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E055A" w14:textId="77777777" w:rsidR="00EF33BB" w:rsidRPr="00624F0E" w:rsidRDefault="00EF33BB" w:rsidP="00EF33BB">
      <w:pPr>
        <w:pStyle w:val="Header"/>
        <w:tabs>
          <w:tab w:val="clear" w:pos="4320"/>
          <w:tab w:val="clear" w:pos="8640"/>
        </w:tabs>
        <w:jc w:val="center"/>
        <w:rPr>
          <w:b/>
          <w:sz w:val="24"/>
        </w:rPr>
      </w:pPr>
      <w:r w:rsidRPr="00624F0E">
        <w:rPr>
          <w:b/>
          <w:sz w:val="24"/>
        </w:rPr>
        <w:t>Metadata for WisDOT MicroStation/</w:t>
      </w:r>
      <w:proofErr w:type="spellStart"/>
      <w:r w:rsidRPr="00624F0E">
        <w:rPr>
          <w:b/>
          <w:sz w:val="24"/>
        </w:rPr>
        <w:t>CAiCE</w:t>
      </w:r>
      <w:proofErr w:type="spellEnd"/>
      <w:r w:rsidRPr="00624F0E">
        <w:rPr>
          <w:b/>
          <w:sz w:val="24"/>
        </w:rPr>
        <w:t xml:space="preserve"> Project</w:t>
      </w:r>
    </w:p>
    <w:p w14:paraId="2D100D76" w14:textId="77777777" w:rsidR="005A76BF" w:rsidRPr="00624F0E" w:rsidRDefault="005A76BF" w:rsidP="005A76BF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4320"/>
        <w:gridCol w:w="1080"/>
        <w:gridCol w:w="4721"/>
      </w:tblGrid>
      <w:tr w:rsidR="005A76BF" w:rsidRPr="00624F0E" w14:paraId="2F743766" w14:textId="77777777" w:rsidTr="00143259">
        <w:tc>
          <w:tcPr>
            <w:tcW w:w="1620" w:type="dxa"/>
            <w:shd w:val="clear" w:color="auto" w:fill="F2F2F2"/>
          </w:tcPr>
          <w:p w14:paraId="5BE13172" w14:textId="77777777" w:rsidR="005A76BF" w:rsidRPr="00624F0E" w:rsidRDefault="005A76BF" w:rsidP="00143259">
            <w:r w:rsidRPr="00624F0E">
              <w:t>To</w:t>
            </w:r>
            <w:r w:rsidR="00F8088A" w:rsidRPr="00624F0E">
              <w:fldChar w:fldCharType="begin"/>
            </w:r>
            <w:r w:rsidRPr="00624F0E">
              <w:instrText xml:space="preserve"> USERADDRESS  \* MERGEFORMAT </w:instrText>
            </w:r>
            <w:r w:rsidR="00F8088A" w:rsidRPr="00624F0E">
              <w:fldChar w:fldCharType="end"/>
            </w:r>
          </w:p>
        </w:tc>
        <w:tc>
          <w:tcPr>
            <w:tcW w:w="4320" w:type="dxa"/>
          </w:tcPr>
          <w:p w14:paraId="6932CA7D" w14:textId="1AB4E0AF" w:rsidR="005A76BF" w:rsidRPr="00624F0E" w:rsidRDefault="00676C22" w:rsidP="00143259">
            <w:r w:rsidRPr="00676C22">
              <w:t>WisDOT - SE Region</w:t>
            </w:r>
          </w:p>
        </w:tc>
        <w:tc>
          <w:tcPr>
            <w:tcW w:w="1080" w:type="dxa"/>
            <w:shd w:val="clear" w:color="auto" w:fill="F2F2F2"/>
          </w:tcPr>
          <w:p w14:paraId="5C8F02B6" w14:textId="77777777" w:rsidR="005A76BF" w:rsidRPr="00624F0E" w:rsidRDefault="005A76BF" w:rsidP="00143259">
            <w:r w:rsidRPr="00624F0E">
              <w:t xml:space="preserve">County </w:t>
            </w:r>
          </w:p>
        </w:tc>
        <w:tc>
          <w:tcPr>
            <w:tcW w:w="4721" w:type="dxa"/>
          </w:tcPr>
          <w:p w14:paraId="7567F022" w14:textId="55E40F02" w:rsidR="005A76BF" w:rsidRPr="00624F0E" w:rsidRDefault="009D007D" w:rsidP="00143259">
            <w:r>
              <w:t>Washington</w:t>
            </w:r>
          </w:p>
        </w:tc>
      </w:tr>
      <w:tr w:rsidR="005A76BF" w:rsidRPr="00624F0E" w14:paraId="59973DA1" w14:textId="77777777" w:rsidTr="00143259">
        <w:tc>
          <w:tcPr>
            <w:tcW w:w="1620" w:type="dxa"/>
            <w:shd w:val="clear" w:color="auto" w:fill="F2F2F2"/>
          </w:tcPr>
          <w:p w14:paraId="187DFF07" w14:textId="77777777" w:rsidR="005A76BF" w:rsidRPr="00624F0E" w:rsidRDefault="005A76BF" w:rsidP="00143259">
            <w:r w:rsidRPr="00624F0E">
              <w:t>Date</w:t>
            </w:r>
          </w:p>
        </w:tc>
        <w:tc>
          <w:tcPr>
            <w:tcW w:w="4320" w:type="dxa"/>
          </w:tcPr>
          <w:p w14:paraId="34AD6126" w14:textId="0B271631" w:rsidR="005A76BF" w:rsidRPr="00624F0E" w:rsidRDefault="0023366B" w:rsidP="00143259">
            <w:r>
              <w:t>1</w:t>
            </w:r>
            <w:r w:rsidR="009C6D19">
              <w:t>2</w:t>
            </w:r>
            <w:r>
              <w:t>/</w:t>
            </w:r>
            <w:r w:rsidR="009C6D19">
              <w:t>15</w:t>
            </w:r>
            <w:r w:rsidR="009D007D">
              <w:t>/2020</w:t>
            </w:r>
          </w:p>
        </w:tc>
        <w:tc>
          <w:tcPr>
            <w:tcW w:w="1080" w:type="dxa"/>
            <w:shd w:val="clear" w:color="auto" w:fill="F2F2F2"/>
          </w:tcPr>
          <w:p w14:paraId="7A74ABB8" w14:textId="77777777" w:rsidR="005A76BF" w:rsidRPr="00624F0E" w:rsidRDefault="005A76BF" w:rsidP="00143259">
            <w:r w:rsidRPr="00624F0E">
              <w:t>Highway</w:t>
            </w:r>
          </w:p>
        </w:tc>
        <w:tc>
          <w:tcPr>
            <w:tcW w:w="4721" w:type="dxa"/>
          </w:tcPr>
          <w:p w14:paraId="68ECA588" w14:textId="58FA3312" w:rsidR="005A76BF" w:rsidRPr="00624F0E" w:rsidRDefault="009D007D" w:rsidP="00143259">
            <w:r>
              <w:t>USH 45</w:t>
            </w:r>
          </w:p>
        </w:tc>
      </w:tr>
      <w:tr w:rsidR="005A76BF" w:rsidRPr="00624F0E" w14:paraId="014CD1A1" w14:textId="77777777" w:rsidTr="00143259">
        <w:tc>
          <w:tcPr>
            <w:tcW w:w="1620" w:type="dxa"/>
            <w:shd w:val="clear" w:color="auto" w:fill="F2F2F2"/>
          </w:tcPr>
          <w:p w14:paraId="1A24208F" w14:textId="77777777" w:rsidR="005A76BF" w:rsidRPr="00624F0E" w:rsidRDefault="005A76BF" w:rsidP="00143259">
            <w:r w:rsidRPr="00624F0E">
              <w:t xml:space="preserve">Project ID </w:t>
            </w:r>
          </w:p>
        </w:tc>
        <w:tc>
          <w:tcPr>
            <w:tcW w:w="4320" w:type="dxa"/>
          </w:tcPr>
          <w:p w14:paraId="7701C3F8" w14:textId="67F6AE2E" w:rsidR="005A76BF" w:rsidRPr="00624F0E" w:rsidRDefault="00767964" w:rsidP="00143259">
            <w:r>
              <w:t>2</w:t>
            </w:r>
            <w:r w:rsidR="000E35A5">
              <w:t>2</w:t>
            </w:r>
            <w:r w:rsidR="009D007D">
              <w:t>20-02-70</w:t>
            </w:r>
          </w:p>
        </w:tc>
        <w:tc>
          <w:tcPr>
            <w:tcW w:w="1080" w:type="dxa"/>
            <w:shd w:val="clear" w:color="auto" w:fill="F2F2F2"/>
          </w:tcPr>
          <w:p w14:paraId="19C7FFE0" w14:textId="77777777" w:rsidR="005A76BF" w:rsidRPr="00624F0E" w:rsidRDefault="005A76BF" w:rsidP="00143259">
            <w:r w:rsidRPr="00624F0E">
              <w:t>Limits</w:t>
            </w:r>
          </w:p>
        </w:tc>
        <w:tc>
          <w:tcPr>
            <w:tcW w:w="4721" w:type="dxa"/>
          </w:tcPr>
          <w:p w14:paraId="28AFF4BD" w14:textId="69827335" w:rsidR="005A76BF" w:rsidRPr="00624F0E" w:rsidRDefault="009D007D" w:rsidP="00143259">
            <w:r>
              <w:t>IH 41-USH 45 Split to One Mile North of CTH D</w:t>
            </w:r>
          </w:p>
        </w:tc>
      </w:tr>
      <w:tr w:rsidR="005A76BF" w:rsidRPr="00624F0E" w14:paraId="45F09A43" w14:textId="77777777" w:rsidTr="00143259">
        <w:tc>
          <w:tcPr>
            <w:tcW w:w="1620" w:type="dxa"/>
            <w:shd w:val="clear" w:color="auto" w:fill="F2F2F2"/>
          </w:tcPr>
          <w:p w14:paraId="7B12AE3B" w14:textId="77777777" w:rsidR="005A76BF" w:rsidRPr="00624F0E" w:rsidRDefault="005A76BF" w:rsidP="00143259">
            <w:r w:rsidRPr="00624F0E">
              <w:t>Project Type</w:t>
            </w:r>
          </w:p>
        </w:tc>
        <w:tc>
          <w:tcPr>
            <w:tcW w:w="4320" w:type="dxa"/>
          </w:tcPr>
          <w:p w14:paraId="16B2F5BD" w14:textId="2EB061F6" w:rsidR="005A76BF" w:rsidRPr="00624F0E" w:rsidRDefault="00446C9A" w:rsidP="00143259">
            <w:r>
              <w:t>Re</w:t>
            </w:r>
            <w:r w:rsidR="009D007D">
              <w:t>surfacing</w:t>
            </w:r>
          </w:p>
        </w:tc>
        <w:tc>
          <w:tcPr>
            <w:tcW w:w="1080" w:type="dxa"/>
            <w:shd w:val="clear" w:color="auto" w:fill="F2F2F2"/>
          </w:tcPr>
          <w:p w14:paraId="6A8A0CAE" w14:textId="77777777" w:rsidR="005A76BF" w:rsidRPr="00624F0E" w:rsidRDefault="005A76BF" w:rsidP="00143259">
            <w:r w:rsidRPr="00624F0E">
              <w:t>Desc</w:t>
            </w:r>
          </w:p>
        </w:tc>
        <w:tc>
          <w:tcPr>
            <w:tcW w:w="4721" w:type="dxa"/>
          </w:tcPr>
          <w:p w14:paraId="4D1551D1" w14:textId="05AD4DD4" w:rsidR="005A76BF" w:rsidRPr="00624F0E" w:rsidRDefault="009D007D" w:rsidP="00143259">
            <w:r>
              <w:t>USH 45</w:t>
            </w:r>
          </w:p>
        </w:tc>
      </w:tr>
    </w:tbl>
    <w:p w14:paraId="3A5AE64A" w14:textId="77777777" w:rsidR="005A76BF" w:rsidRPr="00624F0E" w:rsidRDefault="005A76BF" w:rsidP="005A76BF"/>
    <w:p w14:paraId="4C417894" w14:textId="77777777" w:rsidR="005A76BF" w:rsidRPr="00624F0E" w:rsidRDefault="005A76BF" w:rsidP="005A76BF">
      <w:pPr>
        <w:pStyle w:val="Heading3"/>
      </w:pPr>
      <w:r w:rsidRPr="00624F0E">
        <w:t>Prepared by: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17"/>
        <w:gridCol w:w="4297"/>
        <w:gridCol w:w="1106"/>
        <w:gridCol w:w="4770"/>
      </w:tblGrid>
      <w:tr w:rsidR="005A76BF" w:rsidRPr="00624F0E" w14:paraId="790AB3F1" w14:textId="77777777" w:rsidTr="00143259">
        <w:tc>
          <w:tcPr>
            <w:tcW w:w="1617" w:type="dxa"/>
            <w:shd w:val="clear" w:color="auto" w:fill="F2F2F2"/>
          </w:tcPr>
          <w:p w14:paraId="06BB9B7D" w14:textId="77777777" w:rsidR="005A76BF" w:rsidRPr="00624F0E" w:rsidRDefault="005A76BF" w:rsidP="00143259">
            <w:r w:rsidRPr="00624F0E">
              <w:t>Name</w:t>
            </w:r>
            <w:r w:rsidR="00F8088A" w:rsidRPr="00624F0E">
              <w:fldChar w:fldCharType="begin"/>
            </w:r>
            <w:r w:rsidRPr="00624F0E">
              <w:instrText xml:space="preserve"> USERADDRESS  \* MERGEFORMAT </w:instrText>
            </w:r>
            <w:r w:rsidR="00F8088A" w:rsidRPr="00624F0E">
              <w:fldChar w:fldCharType="end"/>
            </w:r>
          </w:p>
        </w:tc>
        <w:tc>
          <w:tcPr>
            <w:tcW w:w="4297" w:type="dxa"/>
          </w:tcPr>
          <w:p w14:paraId="6648B617" w14:textId="2BC1E1AE" w:rsidR="005A76BF" w:rsidRPr="00624F0E" w:rsidRDefault="000A6B4B" w:rsidP="00143259">
            <w:r>
              <w:t>Doug Rogahn</w:t>
            </w:r>
            <w:r w:rsidR="00767964">
              <w:t xml:space="preserve"> PE</w:t>
            </w:r>
          </w:p>
        </w:tc>
        <w:tc>
          <w:tcPr>
            <w:tcW w:w="1106" w:type="dxa"/>
            <w:shd w:val="clear" w:color="auto" w:fill="F2F2F2"/>
          </w:tcPr>
          <w:p w14:paraId="0E7E8C97" w14:textId="77777777" w:rsidR="005A76BF" w:rsidRPr="00624F0E" w:rsidRDefault="005A76BF" w:rsidP="00143259">
            <w:r w:rsidRPr="00624F0E">
              <w:t>Phone</w:t>
            </w:r>
          </w:p>
        </w:tc>
        <w:tc>
          <w:tcPr>
            <w:tcW w:w="4770" w:type="dxa"/>
          </w:tcPr>
          <w:p w14:paraId="27E4367A" w14:textId="0FCF1B66" w:rsidR="005A76BF" w:rsidRPr="00624F0E" w:rsidRDefault="00B632A9" w:rsidP="00143259">
            <w:r>
              <w:t>414</w:t>
            </w:r>
            <w:r w:rsidR="002F58D6">
              <w:t>-</w:t>
            </w:r>
            <w:r w:rsidR="005F123B">
              <w:t>266</w:t>
            </w:r>
            <w:r>
              <w:t>-</w:t>
            </w:r>
            <w:r w:rsidR="005F123B">
              <w:t>9</w:t>
            </w:r>
            <w:r w:rsidR="000A6B4B">
              <w:t>023</w:t>
            </w:r>
          </w:p>
        </w:tc>
      </w:tr>
      <w:tr w:rsidR="005A76BF" w:rsidRPr="00624F0E" w14:paraId="407BAD6A" w14:textId="77777777" w:rsidTr="00143259">
        <w:tc>
          <w:tcPr>
            <w:tcW w:w="1617" w:type="dxa"/>
            <w:shd w:val="clear" w:color="auto" w:fill="F2F2F2"/>
          </w:tcPr>
          <w:p w14:paraId="2AA62BA6" w14:textId="77777777" w:rsidR="005A76BF" w:rsidRPr="00624F0E" w:rsidRDefault="005A76BF" w:rsidP="00143259">
            <w:r w:rsidRPr="00624F0E">
              <w:t>Office/Firm</w:t>
            </w:r>
          </w:p>
        </w:tc>
        <w:tc>
          <w:tcPr>
            <w:tcW w:w="4297" w:type="dxa"/>
          </w:tcPr>
          <w:p w14:paraId="43E545F6" w14:textId="771BB40D" w:rsidR="005A76BF" w:rsidRPr="00624F0E" w:rsidRDefault="005F123B" w:rsidP="00143259">
            <w:r>
              <w:t>GRAEF</w:t>
            </w:r>
          </w:p>
        </w:tc>
        <w:tc>
          <w:tcPr>
            <w:tcW w:w="1106" w:type="dxa"/>
            <w:shd w:val="clear" w:color="auto" w:fill="F2F2F2"/>
          </w:tcPr>
          <w:p w14:paraId="4DB9D338" w14:textId="77777777" w:rsidR="005A76BF" w:rsidRPr="00624F0E" w:rsidRDefault="005A76BF" w:rsidP="00143259">
            <w:r w:rsidRPr="00624F0E">
              <w:t>Email</w:t>
            </w:r>
          </w:p>
        </w:tc>
        <w:tc>
          <w:tcPr>
            <w:tcW w:w="4770" w:type="dxa"/>
          </w:tcPr>
          <w:p w14:paraId="6CE8F7EA" w14:textId="36DBA259" w:rsidR="005A76BF" w:rsidRPr="00624F0E" w:rsidRDefault="000A6B4B" w:rsidP="00143259">
            <w:r>
              <w:t>doug.rogahn</w:t>
            </w:r>
            <w:r w:rsidR="00B632A9">
              <w:t>@</w:t>
            </w:r>
            <w:r w:rsidR="005F123B">
              <w:t>graef-usa</w:t>
            </w:r>
            <w:r w:rsidR="00B632A9">
              <w:t>.com</w:t>
            </w:r>
          </w:p>
        </w:tc>
      </w:tr>
    </w:tbl>
    <w:p w14:paraId="63B89A71" w14:textId="77777777" w:rsidR="005A76BF" w:rsidRPr="00624F0E" w:rsidRDefault="005A76BF" w:rsidP="005A76BF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14:paraId="3C09C036" w14:textId="77777777" w:rsidR="005A76BF" w:rsidRPr="00624F0E" w:rsidRDefault="005A76BF" w:rsidP="005A76BF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14:paraId="5D1FA551" w14:textId="77777777" w:rsidR="005A76BF" w:rsidRPr="00624F0E" w:rsidRDefault="005A76BF" w:rsidP="005A76BF">
      <w:pPr>
        <w:pStyle w:val="Header"/>
        <w:tabs>
          <w:tab w:val="clear" w:pos="4320"/>
          <w:tab w:val="clear" w:pos="8640"/>
        </w:tabs>
        <w:rPr>
          <w:i/>
          <w:iCs/>
        </w:rPr>
      </w:pPr>
    </w:p>
    <w:p w14:paraId="2215FC21" w14:textId="77777777" w:rsidR="003F7F70" w:rsidRPr="00624F0E" w:rsidRDefault="003F7F70" w:rsidP="003F7F70">
      <w:pPr>
        <w:pStyle w:val="Header"/>
        <w:tabs>
          <w:tab w:val="clear" w:pos="4320"/>
          <w:tab w:val="clear" w:pos="8640"/>
        </w:tabs>
        <w:rPr>
          <w:b/>
          <w:iCs/>
        </w:rPr>
      </w:pPr>
      <w:r w:rsidRPr="00624F0E">
        <w:rPr>
          <w:b/>
          <w:iCs/>
        </w:rPr>
        <w:t>Geodetic reference information</w:t>
      </w:r>
    </w:p>
    <w:p w14:paraId="40764073" w14:textId="77777777" w:rsidR="006555FA" w:rsidRPr="00624F0E" w:rsidRDefault="003F7F70" w:rsidP="003F7F70">
      <w:pPr>
        <w:pStyle w:val="EndnoteText"/>
      </w:pPr>
      <w:r w:rsidRPr="00624F0E">
        <w:rPr>
          <w:iCs/>
        </w:rPr>
        <w:t xml:space="preserve">See included form </w:t>
      </w:r>
      <w:hyperlink r:id="rId8" w:history="1">
        <w:r w:rsidRPr="00624F0E">
          <w:rPr>
            <w:rStyle w:val="Hyperlink"/>
            <w:iCs/>
          </w:rPr>
          <w:t>DT1773</w:t>
        </w:r>
      </w:hyperlink>
      <w:r w:rsidRPr="00624F0E">
        <w:rPr>
          <w:iCs/>
        </w:rPr>
        <w:t xml:space="preserve"> for geodetic reference information.  This form is typically filled in by the responsible party for field survey per work order contract language.</w:t>
      </w:r>
    </w:p>
    <w:p w14:paraId="13935A0A" w14:textId="77777777" w:rsidR="00511E2B" w:rsidRPr="00624F0E" w:rsidRDefault="006555FA" w:rsidP="00EF33BB">
      <w:pPr>
        <w:pStyle w:val="Heading2"/>
      </w:pPr>
      <w:r w:rsidRPr="00624F0E">
        <w:br w:type="page"/>
      </w:r>
      <w:r w:rsidR="00F8088A" w:rsidRPr="00624F0E">
        <w:fldChar w:fldCharType="begin"/>
      </w:r>
      <w:r w:rsidR="00511E2B" w:rsidRPr="00624F0E">
        <w:instrText xml:space="preserve"> </w:instrText>
      </w:r>
      <w:r w:rsidR="00F8088A" w:rsidRPr="00624F0E">
        <w:fldChar w:fldCharType="begin"/>
      </w:r>
      <w:r w:rsidR="00511E2B" w:rsidRPr="00624F0E">
        <w:instrText xml:space="preserve"> </w:instrText>
      </w:r>
      <w:r w:rsidR="00F8088A" w:rsidRPr="00624F0E">
        <w:fldChar w:fldCharType="begin"/>
      </w:r>
      <w:r w:rsidR="00511E2B" w:rsidRPr="00624F0E">
        <w:instrText xml:space="preserve">  </w:instrText>
      </w:r>
      <w:r w:rsidR="00F8088A" w:rsidRPr="00624F0E">
        <w:fldChar w:fldCharType="end"/>
      </w:r>
      <w:r w:rsidR="00511E2B" w:rsidRPr="00624F0E">
        <w:instrText xml:space="preserve"> </w:instrText>
      </w:r>
      <w:r w:rsidR="00F8088A" w:rsidRPr="00624F0E">
        <w:fldChar w:fldCharType="end"/>
      </w:r>
      <w:r w:rsidR="00511E2B" w:rsidRPr="00624F0E">
        <w:instrText xml:space="preserve"> </w:instrText>
      </w:r>
      <w:r w:rsidR="00F8088A" w:rsidRPr="00624F0E">
        <w:fldChar w:fldCharType="end"/>
      </w:r>
    </w:p>
    <w:p w14:paraId="16F1F871" w14:textId="77777777" w:rsidR="00511E2B" w:rsidRPr="00624F0E" w:rsidRDefault="00511E2B" w:rsidP="006555FA">
      <w:pPr>
        <w:pStyle w:val="Heading2"/>
      </w:pPr>
    </w:p>
    <w:p w14:paraId="5BD4D37A" w14:textId="77777777" w:rsidR="00511E2B" w:rsidRPr="00624F0E" w:rsidRDefault="00511E2B" w:rsidP="006555FA">
      <w:pPr>
        <w:pStyle w:val="Heading2"/>
      </w:pPr>
    </w:p>
    <w:p w14:paraId="0EC1D3A7" w14:textId="77777777" w:rsidR="006555FA" w:rsidRPr="00DD2862" w:rsidRDefault="006555FA" w:rsidP="006555FA">
      <w:pPr>
        <w:pStyle w:val="Heading2"/>
        <w:rPr>
          <w:color w:val="000000" w:themeColor="text1"/>
        </w:rPr>
      </w:pPr>
      <w:r w:rsidRPr="00DB335F">
        <w:rPr>
          <w:color w:val="000000" w:themeColor="text1"/>
        </w:rPr>
        <w:t>Field Control Data</w:t>
      </w:r>
      <w:r w:rsidRPr="00DD2862">
        <w:rPr>
          <w:color w:val="000000" w:themeColor="text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75"/>
        <w:gridCol w:w="2880"/>
        <w:gridCol w:w="7230"/>
      </w:tblGrid>
      <w:tr w:rsidR="006555FA" w:rsidRPr="00DD2862" w14:paraId="560ECFD4" w14:textId="77777777" w:rsidTr="008F0473">
        <w:tc>
          <w:tcPr>
            <w:tcW w:w="3775" w:type="dxa"/>
          </w:tcPr>
          <w:p w14:paraId="3CE16976" w14:textId="77777777" w:rsidR="006555FA" w:rsidRPr="00A03379" w:rsidRDefault="006555FA" w:rsidP="00A03379">
            <w:pPr>
              <w:pStyle w:val="Heading3"/>
              <w:rPr>
                <w:rFonts w:cs="Arial"/>
                <w:b/>
                <w:color w:val="000000" w:themeColor="text1"/>
                <w:sz w:val="20"/>
                <w:szCs w:val="20"/>
              </w:rPr>
            </w:pPr>
            <w:r w:rsidRPr="00A03379">
              <w:rPr>
                <w:rFonts w:cs="Arial"/>
                <w:b/>
                <w:color w:val="000000" w:themeColor="text1"/>
                <w:sz w:val="20"/>
                <w:szCs w:val="20"/>
              </w:rPr>
              <w:t xml:space="preserve">Filenames  </w:t>
            </w:r>
          </w:p>
        </w:tc>
        <w:tc>
          <w:tcPr>
            <w:tcW w:w="2880" w:type="dxa"/>
          </w:tcPr>
          <w:p w14:paraId="2E97ABC2" w14:textId="77777777" w:rsidR="006555FA" w:rsidRPr="00A03379" w:rsidRDefault="006555FA" w:rsidP="00A03379">
            <w:pPr>
              <w:pStyle w:val="Heading4"/>
              <w:rPr>
                <w:rFonts w:ascii="Arial" w:hAnsi="Arial"/>
                <w:color w:val="000000" w:themeColor="text1"/>
                <w:u w:val="single"/>
              </w:rPr>
            </w:pPr>
            <w:r w:rsidRPr="00A03379">
              <w:rPr>
                <w:rFonts w:ascii="Arial" w:hAnsi="Arial"/>
                <w:color w:val="000000" w:themeColor="text1"/>
              </w:rPr>
              <w:t>Name of Points in File</w:t>
            </w:r>
          </w:p>
        </w:tc>
        <w:tc>
          <w:tcPr>
            <w:tcW w:w="7230" w:type="dxa"/>
          </w:tcPr>
          <w:p w14:paraId="0BA50DCB" w14:textId="77777777" w:rsidR="006555FA" w:rsidRPr="00A03379" w:rsidRDefault="006555FA" w:rsidP="00A03379">
            <w:pPr>
              <w:rPr>
                <w:rFonts w:cs="Arial"/>
                <w:b/>
                <w:bCs/>
                <w:color w:val="000000" w:themeColor="text1"/>
                <w:szCs w:val="20"/>
              </w:rPr>
            </w:pPr>
            <w:r w:rsidRPr="00A03379">
              <w:rPr>
                <w:rFonts w:cs="Arial"/>
                <w:b/>
                <w:bCs/>
                <w:color w:val="000000" w:themeColor="text1"/>
                <w:szCs w:val="20"/>
              </w:rPr>
              <w:t>Description of Points or Name of ASCII file containing Point Descriptions</w:t>
            </w:r>
          </w:p>
        </w:tc>
      </w:tr>
      <w:tr w:rsidR="006555FA" w:rsidRPr="00DD2862" w14:paraId="70B38AE7" w14:textId="77777777" w:rsidTr="00232901">
        <w:trPr>
          <w:trHeight w:val="728"/>
        </w:trPr>
        <w:tc>
          <w:tcPr>
            <w:tcW w:w="3775" w:type="dxa"/>
          </w:tcPr>
          <w:p w14:paraId="1147E2DE" w14:textId="7E588FB5" w:rsidR="00DD2862" w:rsidRPr="00DD2862" w:rsidRDefault="00E35801" w:rsidP="008843C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2880" w:type="dxa"/>
          </w:tcPr>
          <w:p w14:paraId="0DD712E0" w14:textId="284440C1" w:rsidR="00C17B3A" w:rsidRPr="00DD2862" w:rsidRDefault="00C17B3A" w:rsidP="00F3385A">
            <w:pPr>
              <w:rPr>
                <w:color w:val="000000" w:themeColor="text1"/>
              </w:rPr>
            </w:pPr>
          </w:p>
        </w:tc>
        <w:tc>
          <w:tcPr>
            <w:tcW w:w="7230" w:type="dxa"/>
          </w:tcPr>
          <w:p w14:paraId="0EFBE602" w14:textId="22DCE370" w:rsidR="00C17B3A" w:rsidRPr="00DD2862" w:rsidRDefault="00C17B3A" w:rsidP="00F3385A">
            <w:pPr>
              <w:rPr>
                <w:color w:val="000000" w:themeColor="text1"/>
              </w:rPr>
            </w:pPr>
          </w:p>
        </w:tc>
      </w:tr>
    </w:tbl>
    <w:p w14:paraId="32E4B841" w14:textId="77777777" w:rsidR="006555FA" w:rsidRPr="00767964" w:rsidRDefault="006555FA" w:rsidP="006555FA">
      <w:pPr>
        <w:jc w:val="center"/>
        <w:rPr>
          <w:b/>
          <w:bCs/>
          <w:color w:val="C00000"/>
          <w:sz w:val="28"/>
        </w:rPr>
      </w:pPr>
    </w:p>
    <w:p w14:paraId="0B7D64AB" w14:textId="77777777" w:rsidR="006555FA" w:rsidRPr="008552F3" w:rsidRDefault="006555FA" w:rsidP="006555FA">
      <w:pPr>
        <w:pStyle w:val="Header"/>
        <w:tabs>
          <w:tab w:val="clear" w:pos="4320"/>
          <w:tab w:val="clear" w:pos="8640"/>
        </w:tabs>
        <w:rPr>
          <w:rFonts w:cs="Arial"/>
          <w:b/>
          <w:bCs/>
          <w:color w:val="000000" w:themeColor="text1"/>
          <w:sz w:val="24"/>
        </w:rPr>
      </w:pPr>
      <w:r w:rsidRPr="004C1C15">
        <w:rPr>
          <w:rFonts w:cs="Arial"/>
          <w:b/>
          <w:bCs/>
          <w:color w:val="000000" w:themeColor="text1"/>
          <w:sz w:val="24"/>
        </w:rPr>
        <w:t>Reference Line Data</w:t>
      </w:r>
      <w:r w:rsidRPr="008552F3">
        <w:rPr>
          <w:rFonts w:cs="Arial"/>
          <w:b/>
          <w:bCs/>
          <w:color w:val="000000" w:themeColor="text1"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35"/>
        <w:gridCol w:w="2970"/>
        <w:gridCol w:w="7920"/>
      </w:tblGrid>
      <w:tr w:rsidR="006555FA" w:rsidRPr="008552F3" w14:paraId="19A7B0DF" w14:textId="77777777" w:rsidTr="00771007">
        <w:tc>
          <w:tcPr>
            <w:tcW w:w="3235" w:type="dxa"/>
          </w:tcPr>
          <w:p w14:paraId="648B996F" w14:textId="77777777" w:rsidR="006555FA" w:rsidRPr="00A03379" w:rsidRDefault="006555FA" w:rsidP="008843CD">
            <w:pPr>
              <w:pStyle w:val="Heading2"/>
              <w:rPr>
                <w:rFonts w:cs="Arial"/>
                <w:color w:val="000000" w:themeColor="text1"/>
                <w:sz w:val="20"/>
                <w:szCs w:val="22"/>
              </w:rPr>
            </w:pPr>
            <w:r w:rsidRPr="00A03379">
              <w:rPr>
                <w:rFonts w:cs="Arial"/>
                <w:color w:val="000000" w:themeColor="text1"/>
                <w:sz w:val="20"/>
                <w:szCs w:val="22"/>
              </w:rPr>
              <w:t>Filenames</w:t>
            </w:r>
          </w:p>
          <w:p w14:paraId="5A8A22B2" w14:textId="7E991911" w:rsidR="006555FA" w:rsidRPr="00A03379" w:rsidRDefault="006555FA" w:rsidP="008843CD">
            <w:pPr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970" w:type="dxa"/>
          </w:tcPr>
          <w:p w14:paraId="0061EBAC" w14:textId="77777777" w:rsidR="006555FA" w:rsidRPr="00A03379" w:rsidRDefault="006555FA" w:rsidP="008843CD">
            <w:pPr>
              <w:pStyle w:val="Heading4"/>
              <w:jc w:val="center"/>
              <w:rPr>
                <w:rFonts w:ascii="Arial" w:hAnsi="Arial"/>
                <w:color w:val="000000" w:themeColor="text1"/>
                <w:szCs w:val="22"/>
              </w:rPr>
            </w:pPr>
            <w:r w:rsidRPr="00A03379">
              <w:rPr>
                <w:rFonts w:ascii="Arial" w:hAnsi="Arial"/>
                <w:color w:val="000000" w:themeColor="text1"/>
                <w:szCs w:val="22"/>
              </w:rPr>
              <w:t>Name of Chain in File</w:t>
            </w:r>
          </w:p>
        </w:tc>
        <w:tc>
          <w:tcPr>
            <w:tcW w:w="7920" w:type="dxa"/>
          </w:tcPr>
          <w:p w14:paraId="479AD344" w14:textId="77777777" w:rsidR="006555FA" w:rsidRPr="00A03379" w:rsidRDefault="006555FA" w:rsidP="008843CD">
            <w:pPr>
              <w:rPr>
                <w:rFonts w:cs="Arial"/>
                <w:color w:val="000000" w:themeColor="text1"/>
                <w:szCs w:val="22"/>
              </w:rPr>
            </w:pPr>
            <w:r w:rsidRPr="00A03379">
              <w:rPr>
                <w:rFonts w:cs="Arial"/>
                <w:b/>
                <w:bCs/>
                <w:color w:val="000000" w:themeColor="text1"/>
                <w:szCs w:val="22"/>
              </w:rPr>
              <w:t>Description of Chains (Mainline, side road, First Street, etc.)  Must include the begin station of the alignment and any information on station equation in the format of BK:AH.</w:t>
            </w:r>
          </w:p>
        </w:tc>
      </w:tr>
      <w:tr w:rsidR="008552F3" w:rsidRPr="008552F3" w14:paraId="28809361" w14:textId="77777777" w:rsidTr="00771007">
        <w:tc>
          <w:tcPr>
            <w:tcW w:w="3235" w:type="dxa"/>
          </w:tcPr>
          <w:p w14:paraId="3CB9CCE3" w14:textId="0DD7CFC8" w:rsidR="00771007" w:rsidRPr="001F40E5" w:rsidRDefault="001F40E5" w:rsidP="00771007">
            <w:pPr>
              <w:rPr>
                <w:color w:val="000000" w:themeColor="text1"/>
              </w:rPr>
            </w:pPr>
            <w:r w:rsidRPr="001F40E5">
              <w:rPr>
                <w:color w:val="000000" w:themeColor="text1"/>
              </w:rPr>
              <w:t>Cross1</w:t>
            </w:r>
            <w:r w:rsidR="00771007" w:rsidRPr="001F40E5">
              <w:rPr>
                <w:color w:val="000000" w:themeColor="text1"/>
              </w:rPr>
              <w:t>.xml</w:t>
            </w:r>
          </w:p>
          <w:p w14:paraId="3EF5F0DD" w14:textId="509FE4A8" w:rsidR="00771007" w:rsidRPr="001F40E5" w:rsidRDefault="001F40E5" w:rsidP="00771007">
            <w:pPr>
              <w:rPr>
                <w:color w:val="000000" w:themeColor="text1"/>
              </w:rPr>
            </w:pPr>
            <w:r w:rsidRPr="001F40E5">
              <w:rPr>
                <w:color w:val="000000" w:themeColor="text1"/>
              </w:rPr>
              <w:t>Cross2</w:t>
            </w:r>
            <w:r w:rsidR="00771007" w:rsidRPr="001F40E5">
              <w:rPr>
                <w:color w:val="000000" w:themeColor="text1"/>
              </w:rPr>
              <w:t>.xml</w:t>
            </w:r>
          </w:p>
          <w:p w14:paraId="513922B8" w14:textId="2887DD62" w:rsidR="00771007" w:rsidRPr="008552F3" w:rsidRDefault="00771007" w:rsidP="00771007">
            <w:pPr>
              <w:rPr>
                <w:color w:val="000000" w:themeColor="text1"/>
              </w:rPr>
            </w:pPr>
          </w:p>
        </w:tc>
        <w:tc>
          <w:tcPr>
            <w:tcW w:w="2970" w:type="dxa"/>
          </w:tcPr>
          <w:p w14:paraId="13A3E4F8" w14:textId="6A43EB72" w:rsidR="00771007" w:rsidRDefault="001F40E5" w:rsidP="007710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Cross1</w:t>
            </w:r>
          </w:p>
          <w:p w14:paraId="1193A9A1" w14:textId="7598342B" w:rsidR="00771007" w:rsidRDefault="001F40E5" w:rsidP="0077100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Cross2</w:t>
            </w:r>
          </w:p>
          <w:p w14:paraId="49D9E47F" w14:textId="2E6AD5B9" w:rsidR="00327744" w:rsidRPr="00EF1B40" w:rsidRDefault="00327744" w:rsidP="00F3385A">
            <w:pPr>
              <w:rPr>
                <w:color w:val="000000" w:themeColor="text1"/>
              </w:rPr>
            </w:pPr>
          </w:p>
        </w:tc>
        <w:tc>
          <w:tcPr>
            <w:tcW w:w="7920" w:type="dxa"/>
          </w:tcPr>
          <w:p w14:paraId="7F2B77D6" w14:textId="245D6D6D" w:rsidR="003423A9" w:rsidRDefault="001F40E5" w:rsidP="00F3385A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South Crossover</w:t>
            </w:r>
          </w:p>
          <w:p w14:paraId="471FC2CA" w14:textId="49AA623F" w:rsidR="00771007" w:rsidRPr="008552F3" w:rsidRDefault="001F40E5" w:rsidP="001F40E5">
            <w:pPr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North Crossover</w:t>
            </w:r>
          </w:p>
        </w:tc>
      </w:tr>
    </w:tbl>
    <w:p w14:paraId="67A2BB77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color w:val="C00000"/>
          <w:sz w:val="18"/>
        </w:rPr>
      </w:pPr>
    </w:p>
    <w:p w14:paraId="68FEAC27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color w:val="C00000"/>
          <w:sz w:val="18"/>
        </w:rPr>
      </w:pPr>
    </w:p>
    <w:p w14:paraId="4FFC5CD7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color w:val="C00000"/>
          <w:sz w:val="18"/>
        </w:rPr>
      </w:pPr>
    </w:p>
    <w:p w14:paraId="1F829360" w14:textId="77777777" w:rsidR="006555FA" w:rsidRPr="008552F3" w:rsidRDefault="006555FA" w:rsidP="006555FA">
      <w:pPr>
        <w:pStyle w:val="Header"/>
        <w:tabs>
          <w:tab w:val="clear" w:pos="4320"/>
          <w:tab w:val="clear" w:pos="8640"/>
        </w:tabs>
        <w:rPr>
          <w:color w:val="000000" w:themeColor="text1"/>
          <w:sz w:val="18"/>
        </w:rPr>
      </w:pPr>
      <w:r w:rsidRPr="001D66E2">
        <w:rPr>
          <w:b/>
          <w:bCs/>
          <w:color w:val="000000" w:themeColor="text1"/>
          <w:sz w:val="24"/>
        </w:rPr>
        <w:t>Profile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5"/>
        <w:gridCol w:w="2903"/>
        <w:gridCol w:w="7830"/>
      </w:tblGrid>
      <w:tr w:rsidR="006555FA" w:rsidRPr="008552F3" w14:paraId="297CFAAC" w14:textId="77777777" w:rsidTr="00AB62FA">
        <w:tc>
          <w:tcPr>
            <w:tcW w:w="3145" w:type="dxa"/>
          </w:tcPr>
          <w:p w14:paraId="6F5C9999" w14:textId="77777777" w:rsidR="006555FA" w:rsidRPr="008552F3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 w:rsidRPr="008552F3">
              <w:rPr>
                <w:b/>
                <w:bCs/>
                <w:color w:val="000000" w:themeColor="text1"/>
              </w:rPr>
              <w:t>Filenames</w:t>
            </w:r>
          </w:p>
        </w:tc>
        <w:tc>
          <w:tcPr>
            <w:tcW w:w="2903" w:type="dxa"/>
          </w:tcPr>
          <w:p w14:paraId="4E7D669C" w14:textId="77777777" w:rsidR="006555FA" w:rsidRPr="008552F3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8552F3">
              <w:rPr>
                <w:b/>
                <w:bCs/>
                <w:color w:val="000000" w:themeColor="text1"/>
              </w:rPr>
              <w:t>Name of Profile(s) in File</w:t>
            </w:r>
          </w:p>
        </w:tc>
        <w:tc>
          <w:tcPr>
            <w:tcW w:w="7830" w:type="dxa"/>
          </w:tcPr>
          <w:p w14:paraId="3BD65B65" w14:textId="77777777" w:rsidR="006555FA" w:rsidRPr="008552F3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8552F3">
              <w:rPr>
                <w:b/>
                <w:bCs/>
                <w:color w:val="000000" w:themeColor="text1"/>
              </w:rPr>
              <w:t>Active Alignment &lt;Name of Chain Associated with Profile&gt;</w:t>
            </w:r>
          </w:p>
        </w:tc>
      </w:tr>
      <w:tr w:rsidR="003423A9" w:rsidRPr="008552F3" w14:paraId="5726B3F6" w14:textId="77777777" w:rsidTr="00AB62FA">
        <w:tc>
          <w:tcPr>
            <w:tcW w:w="3145" w:type="dxa"/>
          </w:tcPr>
          <w:p w14:paraId="65FECE1E" w14:textId="4A93724B" w:rsidR="00580FF3" w:rsidRPr="00E35801" w:rsidRDefault="00E35801" w:rsidP="00580FF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Cross1</w:t>
            </w:r>
          </w:p>
          <w:p w14:paraId="3AA96F2D" w14:textId="421EA99A" w:rsidR="00B01C40" w:rsidRPr="00E35801" w:rsidRDefault="00E35801" w:rsidP="00F338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Cross2</w:t>
            </w:r>
          </w:p>
        </w:tc>
        <w:tc>
          <w:tcPr>
            <w:tcW w:w="2903" w:type="dxa"/>
          </w:tcPr>
          <w:p w14:paraId="5EB2372A" w14:textId="6A34C226" w:rsidR="003423A9" w:rsidRDefault="00E35801" w:rsidP="00F338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P_SC</w:t>
            </w:r>
          </w:p>
          <w:p w14:paraId="51A637A2" w14:textId="53AB0B8B" w:rsidR="00580FF3" w:rsidRPr="008552F3" w:rsidRDefault="00E35801" w:rsidP="00F338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P_NC</w:t>
            </w:r>
          </w:p>
        </w:tc>
        <w:tc>
          <w:tcPr>
            <w:tcW w:w="7830" w:type="dxa"/>
          </w:tcPr>
          <w:p w14:paraId="21A230FA" w14:textId="343E3094" w:rsidR="003423A9" w:rsidRDefault="00E35801" w:rsidP="00F338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South Crossover</w:t>
            </w:r>
            <w:r w:rsidR="00580FF3">
              <w:rPr>
                <w:color w:val="000000" w:themeColor="text1"/>
              </w:rPr>
              <w:t xml:space="preserve"> Profile</w:t>
            </w:r>
          </w:p>
          <w:p w14:paraId="70B126B4" w14:textId="295E5095" w:rsidR="00580FF3" w:rsidRPr="008552F3" w:rsidRDefault="00E35801" w:rsidP="00F3385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North Crossover</w:t>
            </w:r>
            <w:r w:rsidR="00580FF3">
              <w:rPr>
                <w:color w:val="000000" w:themeColor="text1"/>
              </w:rPr>
              <w:t xml:space="preserve"> Profile</w:t>
            </w:r>
          </w:p>
        </w:tc>
      </w:tr>
    </w:tbl>
    <w:p w14:paraId="02D2C5DA" w14:textId="77777777" w:rsidR="006555FA" w:rsidRPr="00767964" w:rsidRDefault="006555FA" w:rsidP="006555FA">
      <w:pPr>
        <w:rPr>
          <w:color w:val="C00000"/>
          <w:sz w:val="18"/>
        </w:rPr>
      </w:pPr>
    </w:p>
    <w:p w14:paraId="6AFCFBBB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color w:val="000000" w:themeColor="text1"/>
          <w:sz w:val="18"/>
        </w:rPr>
      </w:pPr>
      <w:proofErr w:type="spellStart"/>
      <w:r w:rsidRPr="00767964">
        <w:rPr>
          <w:b/>
          <w:bCs/>
          <w:color w:val="000000" w:themeColor="text1"/>
          <w:sz w:val="24"/>
        </w:rPr>
        <w:t>Superelevation</w:t>
      </w:r>
      <w:proofErr w:type="spellEnd"/>
      <w:r w:rsidRPr="00767964">
        <w:rPr>
          <w:b/>
          <w:bCs/>
          <w:color w:val="000000" w:themeColor="text1"/>
          <w:sz w:val="24"/>
        </w:rPr>
        <w:t xml:space="preserve"> Line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3960"/>
        <w:gridCol w:w="7830"/>
      </w:tblGrid>
      <w:tr w:rsidR="006555FA" w:rsidRPr="00767964" w14:paraId="125A9CF7" w14:textId="77777777" w:rsidTr="00E3162D">
        <w:tc>
          <w:tcPr>
            <w:tcW w:w="2088" w:type="dxa"/>
          </w:tcPr>
          <w:p w14:paraId="06523657" w14:textId="77777777" w:rsidR="006555FA" w:rsidRPr="00767964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767964">
              <w:rPr>
                <w:b/>
                <w:bCs/>
                <w:color w:val="000000" w:themeColor="text1"/>
              </w:rPr>
              <w:t>Filenames</w:t>
            </w:r>
          </w:p>
        </w:tc>
        <w:tc>
          <w:tcPr>
            <w:tcW w:w="3960" w:type="dxa"/>
          </w:tcPr>
          <w:p w14:paraId="1AFB6653" w14:textId="77777777" w:rsidR="006555FA" w:rsidRPr="00767964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767964">
              <w:rPr>
                <w:b/>
                <w:bCs/>
                <w:color w:val="000000" w:themeColor="text1"/>
              </w:rPr>
              <w:t>Names of Lines</w:t>
            </w:r>
          </w:p>
        </w:tc>
        <w:tc>
          <w:tcPr>
            <w:tcW w:w="7830" w:type="dxa"/>
          </w:tcPr>
          <w:p w14:paraId="399132E7" w14:textId="77777777" w:rsidR="006555FA" w:rsidRPr="00767964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767964">
              <w:rPr>
                <w:b/>
                <w:bCs/>
                <w:color w:val="000000" w:themeColor="text1"/>
              </w:rPr>
              <w:t xml:space="preserve">Description of Super Lines for Chains used. Description of which </w:t>
            </w:r>
            <w:proofErr w:type="spellStart"/>
            <w:r w:rsidRPr="00767964">
              <w:rPr>
                <w:b/>
                <w:bCs/>
                <w:color w:val="000000" w:themeColor="text1"/>
              </w:rPr>
              <w:t>superelevation</w:t>
            </w:r>
            <w:proofErr w:type="spellEnd"/>
            <w:r w:rsidRPr="00767964">
              <w:rPr>
                <w:b/>
                <w:bCs/>
                <w:color w:val="000000" w:themeColor="text1"/>
              </w:rPr>
              <w:t xml:space="preserve"> design tables were used. </w:t>
            </w:r>
          </w:p>
        </w:tc>
      </w:tr>
      <w:tr w:rsidR="006555FA" w:rsidRPr="00767964" w14:paraId="04597399" w14:textId="77777777" w:rsidTr="00E3162D">
        <w:tc>
          <w:tcPr>
            <w:tcW w:w="2088" w:type="dxa"/>
          </w:tcPr>
          <w:p w14:paraId="3944696D" w14:textId="7BC22663" w:rsidR="006555FA" w:rsidRPr="00767964" w:rsidRDefault="006222D9" w:rsidP="008843CD">
            <w:pPr>
              <w:pStyle w:val="Header"/>
              <w:tabs>
                <w:tab w:val="clear" w:pos="4320"/>
                <w:tab w:val="clear" w:pos="8640"/>
              </w:tabs>
              <w:rPr>
                <w:bCs/>
                <w:color w:val="000000" w:themeColor="text1"/>
              </w:rPr>
            </w:pPr>
            <w:r w:rsidRPr="00767964">
              <w:rPr>
                <w:bCs/>
                <w:color w:val="000000" w:themeColor="text1"/>
              </w:rPr>
              <w:t>N/A</w:t>
            </w:r>
          </w:p>
        </w:tc>
        <w:tc>
          <w:tcPr>
            <w:tcW w:w="3960" w:type="dxa"/>
          </w:tcPr>
          <w:p w14:paraId="1823E76A" w14:textId="77777777" w:rsidR="006555FA" w:rsidRPr="00767964" w:rsidRDefault="006555FA" w:rsidP="008843C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7830" w:type="dxa"/>
          </w:tcPr>
          <w:p w14:paraId="34719477" w14:textId="77777777" w:rsidR="006555FA" w:rsidRPr="00767964" w:rsidRDefault="006555FA" w:rsidP="008843C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  <w:u w:val="single"/>
              </w:rPr>
            </w:pPr>
          </w:p>
        </w:tc>
      </w:tr>
    </w:tbl>
    <w:p w14:paraId="76B46A4D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b/>
          <w:bCs/>
          <w:color w:val="000000" w:themeColor="text1"/>
          <w:sz w:val="24"/>
        </w:rPr>
      </w:pPr>
    </w:p>
    <w:p w14:paraId="4CF2A9C5" w14:textId="26F06D75" w:rsidR="005A54D5" w:rsidRDefault="005A54D5">
      <w:pPr>
        <w:rPr>
          <w:b/>
          <w:bCs/>
          <w:color w:val="000000" w:themeColor="text1"/>
          <w:sz w:val="24"/>
        </w:rPr>
      </w:pPr>
    </w:p>
    <w:p w14:paraId="473643C3" w14:textId="77777777" w:rsidR="0054473B" w:rsidRDefault="0054473B">
      <w:pPr>
        <w:rPr>
          <w:b/>
          <w:bCs/>
          <w:color w:val="000000" w:themeColor="text1"/>
          <w:sz w:val="24"/>
        </w:rPr>
      </w:pPr>
      <w:r>
        <w:rPr>
          <w:b/>
          <w:bCs/>
          <w:color w:val="000000" w:themeColor="text1"/>
          <w:sz w:val="24"/>
        </w:rPr>
        <w:br w:type="page"/>
      </w:r>
    </w:p>
    <w:p w14:paraId="025F153F" w14:textId="4532C181" w:rsidR="006555FA" w:rsidRPr="00767964" w:rsidRDefault="006555FA" w:rsidP="006555FA">
      <w:pPr>
        <w:pStyle w:val="Header"/>
        <w:keepNext/>
        <w:tabs>
          <w:tab w:val="clear" w:pos="4320"/>
          <w:tab w:val="clear" w:pos="8640"/>
        </w:tabs>
        <w:rPr>
          <w:color w:val="000000" w:themeColor="text1"/>
        </w:rPr>
      </w:pPr>
      <w:r w:rsidRPr="00767964">
        <w:rPr>
          <w:b/>
          <w:bCs/>
          <w:color w:val="000000" w:themeColor="text1"/>
          <w:sz w:val="24"/>
        </w:rPr>
        <w:lastRenderedPageBreak/>
        <w:t>Right-of-Way Monumentation -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0"/>
        <w:gridCol w:w="3978"/>
        <w:gridCol w:w="7830"/>
      </w:tblGrid>
      <w:tr w:rsidR="006555FA" w:rsidRPr="00767964" w14:paraId="476B9E62" w14:textId="77777777" w:rsidTr="00E3162D">
        <w:tc>
          <w:tcPr>
            <w:tcW w:w="2070" w:type="dxa"/>
          </w:tcPr>
          <w:p w14:paraId="14BEBC60" w14:textId="77777777" w:rsidR="006555FA" w:rsidRPr="00767964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767964">
              <w:rPr>
                <w:b/>
                <w:bCs/>
                <w:color w:val="000000" w:themeColor="text1"/>
              </w:rPr>
              <w:t>Filenames</w:t>
            </w:r>
          </w:p>
        </w:tc>
        <w:tc>
          <w:tcPr>
            <w:tcW w:w="3978" w:type="dxa"/>
          </w:tcPr>
          <w:p w14:paraId="744D61FA" w14:textId="77777777" w:rsidR="006555FA" w:rsidRPr="00767964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767964">
              <w:rPr>
                <w:b/>
                <w:bCs/>
                <w:color w:val="000000" w:themeColor="text1"/>
              </w:rPr>
              <w:t>Name of Points in File</w:t>
            </w:r>
          </w:p>
        </w:tc>
        <w:tc>
          <w:tcPr>
            <w:tcW w:w="7830" w:type="dxa"/>
          </w:tcPr>
          <w:p w14:paraId="57B4A004" w14:textId="77777777" w:rsidR="006555FA" w:rsidRPr="00767964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 w:rsidRPr="00767964">
              <w:rPr>
                <w:b/>
                <w:bCs/>
                <w:color w:val="000000" w:themeColor="text1"/>
              </w:rPr>
              <w:t>Description of Points or Name of ASCII file containing Point Descriptions</w:t>
            </w:r>
          </w:p>
        </w:tc>
      </w:tr>
      <w:tr w:rsidR="006555FA" w:rsidRPr="00767964" w14:paraId="7F371397" w14:textId="77777777" w:rsidTr="00E3162D">
        <w:tc>
          <w:tcPr>
            <w:tcW w:w="2070" w:type="dxa"/>
          </w:tcPr>
          <w:p w14:paraId="71B3C993" w14:textId="0021D5B5" w:rsidR="00DF2C77" w:rsidRPr="0037610F" w:rsidRDefault="00906C90" w:rsidP="00F3385A">
            <w:pPr>
              <w:pStyle w:val="Header"/>
              <w:tabs>
                <w:tab w:val="clear" w:pos="4320"/>
                <w:tab w:val="clear" w:pos="8640"/>
              </w:tabs>
              <w:rPr>
                <w:bCs/>
                <w:color w:val="000000" w:themeColor="text1"/>
              </w:rPr>
            </w:pPr>
            <w:r w:rsidRPr="0037610F">
              <w:rPr>
                <w:bCs/>
                <w:color w:val="000000" w:themeColor="text1"/>
              </w:rPr>
              <w:t>N/A</w:t>
            </w:r>
          </w:p>
        </w:tc>
        <w:tc>
          <w:tcPr>
            <w:tcW w:w="3978" w:type="dxa"/>
          </w:tcPr>
          <w:p w14:paraId="19491214" w14:textId="76D2CF1B" w:rsidR="00DF2C77" w:rsidRPr="0037610F" w:rsidRDefault="00DF2C77" w:rsidP="008843C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  <w:u w:val="single"/>
              </w:rPr>
            </w:pPr>
          </w:p>
        </w:tc>
        <w:tc>
          <w:tcPr>
            <w:tcW w:w="7830" w:type="dxa"/>
          </w:tcPr>
          <w:p w14:paraId="23473E8B" w14:textId="59C4D50C" w:rsidR="00EA6435" w:rsidRPr="0037610F" w:rsidRDefault="00EA6435" w:rsidP="00906C9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  <w:u w:val="single"/>
              </w:rPr>
            </w:pPr>
          </w:p>
        </w:tc>
      </w:tr>
    </w:tbl>
    <w:p w14:paraId="7EF7716D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color w:val="000000" w:themeColor="text1"/>
          <w:sz w:val="18"/>
        </w:rPr>
      </w:pPr>
    </w:p>
    <w:p w14:paraId="75C76040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color w:val="000000" w:themeColor="text1"/>
          <w:sz w:val="18"/>
        </w:rPr>
      </w:pPr>
      <w:r w:rsidRPr="00767964">
        <w:rPr>
          <w:b/>
          <w:bCs/>
          <w:color w:val="000000" w:themeColor="text1"/>
          <w:sz w:val="24"/>
        </w:rPr>
        <w:t>Right-of-Way Monumentation - Chains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8"/>
        <w:gridCol w:w="3960"/>
        <w:gridCol w:w="7830"/>
      </w:tblGrid>
      <w:tr w:rsidR="006555FA" w:rsidRPr="00767964" w14:paraId="0935727C" w14:textId="77777777" w:rsidTr="00E3162D">
        <w:tc>
          <w:tcPr>
            <w:tcW w:w="2088" w:type="dxa"/>
          </w:tcPr>
          <w:p w14:paraId="7CC4689D" w14:textId="77777777" w:rsidR="006555FA" w:rsidRPr="00767964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 w:rsidRPr="00767964">
              <w:rPr>
                <w:b/>
                <w:bCs/>
                <w:color w:val="000000" w:themeColor="text1"/>
              </w:rPr>
              <w:t>Filenames</w:t>
            </w:r>
          </w:p>
        </w:tc>
        <w:tc>
          <w:tcPr>
            <w:tcW w:w="3960" w:type="dxa"/>
          </w:tcPr>
          <w:p w14:paraId="15EE487F" w14:textId="77777777" w:rsidR="006555FA" w:rsidRPr="00767964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 w:rsidRPr="00767964">
              <w:rPr>
                <w:b/>
                <w:bCs/>
                <w:color w:val="000000" w:themeColor="text1"/>
              </w:rPr>
              <w:t>Names of Chains in File</w:t>
            </w:r>
          </w:p>
        </w:tc>
        <w:tc>
          <w:tcPr>
            <w:tcW w:w="7830" w:type="dxa"/>
          </w:tcPr>
          <w:p w14:paraId="715FF48B" w14:textId="77777777" w:rsidR="006555FA" w:rsidRPr="00767964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 w:rsidRPr="00767964">
              <w:rPr>
                <w:b/>
                <w:bCs/>
                <w:color w:val="000000" w:themeColor="text1"/>
              </w:rPr>
              <w:t>Description of Chains</w:t>
            </w:r>
          </w:p>
        </w:tc>
      </w:tr>
      <w:tr w:rsidR="006555FA" w:rsidRPr="00767964" w14:paraId="2C02757D" w14:textId="77777777" w:rsidTr="00E3162D">
        <w:tc>
          <w:tcPr>
            <w:tcW w:w="2088" w:type="dxa"/>
          </w:tcPr>
          <w:p w14:paraId="6275A76E" w14:textId="3B53667D" w:rsidR="006555FA" w:rsidRPr="00767964" w:rsidRDefault="00D17B01" w:rsidP="008843CD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 w:rsidRPr="00767964">
              <w:rPr>
                <w:color w:val="000000" w:themeColor="text1"/>
              </w:rPr>
              <w:t>N/A</w:t>
            </w:r>
          </w:p>
        </w:tc>
        <w:tc>
          <w:tcPr>
            <w:tcW w:w="3960" w:type="dxa"/>
          </w:tcPr>
          <w:p w14:paraId="184F6E45" w14:textId="77777777" w:rsidR="006555FA" w:rsidRPr="00767964" w:rsidRDefault="006555FA" w:rsidP="008843CD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</w:p>
        </w:tc>
        <w:tc>
          <w:tcPr>
            <w:tcW w:w="7830" w:type="dxa"/>
          </w:tcPr>
          <w:p w14:paraId="3A460A35" w14:textId="77777777" w:rsidR="006555FA" w:rsidRPr="00767964" w:rsidRDefault="006555FA" w:rsidP="008843CD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</w:p>
        </w:tc>
      </w:tr>
    </w:tbl>
    <w:p w14:paraId="7561F4E7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color w:val="C00000"/>
          <w:sz w:val="18"/>
        </w:rPr>
      </w:pPr>
    </w:p>
    <w:p w14:paraId="49FD4079" w14:textId="77777777" w:rsidR="006555FA" w:rsidRPr="006277D8" w:rsidRDefault="006555FA" w:rsidP="006555FA">
      <w:pPr>
        <w:pStyle w:val="Header"/>
        <w:tabs>
          <w:tab w:val="clear" w:pos="4320"/>
          <w:tab w:val="clear" w:pos="8640"/>
        </w:tabs>
        <w:rPr>
          <w:color w:val="000000" w:themeColor="text1"/>
          <w:sz w:val="18"/>
        </w:rPr>
      </w:pPr>
      <w:r w:rsidRPr="006277D8">
        <w:rPr>
          <w:b/>
          <w:bCs/>
          <w:color w:val="000000" w:themeColor="text1"/>
          <w:sz w:val="24"/>
        </w:rPr>
        <w:t>Existing Cross Section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5"/>
        <w:gridCol w:w="3870"/>
        <w:gridCol w:w="6025"/>
      </w:tblGrid>
      <w:tr w:rsidR="006555FA" w:rsidRPr="006277D8" w14:paraId="1A8B9118" w14:textId="77777777" w:rsidTr="005F4027">
        <w:tc>
          <w:tcPr>
            <w:tcW w:w="4495" w:type="dxa"/>
          </w:tcPr>
          <w:p w14:paraId="139F33DB" w14:textId="77777777" w:rsidR="006555FA" w:rsidRPr="006277D8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6277D8">
              <w:rPr>
                <w:b/>
                <w:bCs/>
                <w:color w:val="000000" w:themeColor="text1"/>
              </w:rPr>
              <w:t>Filename(s)</w:t>
            </w:r>
          </w:p>
        </w:tc>
        <w:tc>
          <w:tcPr>
            <w:tcW w:w="3870" w:type="dxa"/>
            <w:shd w:val="clear" w:color="auto" w:fill="auto"/>
          </w:tcPr>
          <w:p w14:paraId="5D95207D" w14:textId="77777777" w:rsidR="006555FA" w:rsidRPr="006277D8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6277D8">
              <w:rPr>
                <w:b/>
                <w:bCs/>
                <w:color w:val="000000" w:themeColor="text1"/>
              </w:rPr>
              <w:t>Station Range of Cross Sections</w:t>
            </w:r>
          </w:p>
        </w:tc>
        <w:tc>
          <w:tcPr>
            <w:tcW w:w="6025" w:type="dxa"/>
          </w:tcPr>
          <w:p w14:paraId="3D0C43A3" w14:textId="77777777" w:rsidR="006555FA" w:rsidRPr="006277D8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6277D8">
              <w:rPr>
                <w:b/>
                <w:bCs/>
                <w:color w:val="000000" w:themeColor="text1"/>
              </w:rPr>
              <w:t>Name of Surface for data contained in file</w:t>
            </w:r>
          </w:p>
        </w:tc>
      </w:tr>
      <w:tr w:rsidR="00C34192" w:rsidRPr="00C34192" w14:paraId="071B3907" w14:textId="77777777" w:rsidTr="005F4027">
        <w:tc>
          <w:tcPr>
            <w:tcW w:w="4495" w:type="dxa"/>
          </w:tcPr>
          <w:p w14:paraId="6133C4FD" w14:textId="68C4B6F4" w:rsidR="003423A9" w:rsidRPr="006277D8" w:rsidRDefault="006277D8" w:rsidP="00F3385A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 w:rsidRPr="006277D8">
              <w:rPr>
                <w:color w:val="000000" w:themeColor="text1"/>
              </w:rPr>
              <w:t>Ex_NCrossover.soe</w:t>
            </w:r>
            <w:proofErr w:type="spellEnd"/>
          </w:p>
          <w:p w14:paraId="49751B33" w14:textId="3006BBD1" w:rsidR="006277D8" w:rsidRPr="006277D8" w:rsidRDefault="006277D8" w:rsidP="006277D8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 w:rsidRPr="006277D8">
              <w:rPr>
                <w:color w:val="000000" w:themeColor="text1"/>
              </w:rPr>
              <w:t>Ex_NCrossover_Removal.soe</w:t>
            </w:r>
            <w:proofErr w:type="spellEnd"/>
          </w:p>
          <w:p w14:paraId="3860405D" w14:textId="4D2115DD" w:rsidR="006277D8" w:rsidRPr="006277D8" w:rsidRDefault="006277D8" w:rsidP="006277D8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 w:rsidRPr="006277D8">
              <w:rPr>
                <w:color w:val="000000" w:themeColor="text1"/>
              </w:rPr>
              <w:t>Ex_SCrossover.soe</w:t>
            </w:r>
            <w:proofErr w:type="spellEnd"/>
          </w:p>
          <w:p w14:paraId="7D8B7332" w14:textId="756542E7" w:rsidR="006277D8" w:rsidRPr="006277D8" w:rsidRDefault="006277D8" w:rsidP="006277D8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 w:rsidRPr="006277D8">
              <w:rPr>
                <w:color w:val="000000" w:themeColor="text1"/>
              </w:rPr>
              <w:t>Ex_SCrossover_Removal.soe</w:t>
            </w:r>
            <w:proofErr w:type="spellEnd"/>
          </w:p>
          <w:p w14:paraId="6E006CC7" w14:textId="48C49FFD" w:rsidR="00231826" w:rsidRPr="006277D8" w:rsidRDefault="00231826" w:rsidP="00F3385A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</w:p>
        </w:tc>
        <w:tc>
          <w:tcPr>
            <w:tcW w:w="3870" w:type="dxa"/>
            <w:shd w:val="clear" w:color="auto" w:fill="auto"/>
          </w:tcPr>
          <w:p w14:paraId="48CDB0CF" w14:textId="29195E74" w:rsidR="001E35C9" w:rsidRPr="006277D8" w:rsidRDefault="006277D8" w:rsidP="00C34192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59</w:t>
            </w:r>
            <w:r w:rsidR="005F4027" w:rsidRPr="006277D8">
              <w:rPr>
                <w:color w:val="000000" w:themeColor="text1"/>
              </w:rPr>
              <w:t xml:space="preserve">+00 to </w:t>
            </w:r>
            <w:r>
              <w:rPr>
                <w:color w:val="000000" w:themeColor="text1"/>
              </w:rPr>
              <w:t>73</w:t>
            </w:r>
            <w:r w:rsidR="005F4027"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="005F4027" w:rsidRPr="006277D8">
              <w:rPr>
                <w:color w:val="000000" w:themeColor="text1"/>
              </w:rPr>
              <w:t>0</w:t>
            </w:r>
          </w:p>
          <w:p w14:paraId="12E4AFFF" w14:textId="77777777" w:rsidR="006277D8" w:rsidRPr="006277D8" w:rsidRDefault="006277D8" w:rsidP="006277D8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59</w:t>
            </w:r>
            <w:r w:rsidRPr="006277D8">
              <w:rPr>
                <w:color w:val="000000" w:themeColor="text1"/>
              </w:rPr>
              <w:t xml:space="preserve">+00 to </w:t>
            </w:r>
            <w:r>
              <w:rPr>
                <w:color w:val="000000" w:themeColor="text1"/>
              </w:rPr>
              <w:t>73</w:t>
            </w:r>
            <w:r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Pr="006277D8">
              <w:rPr>
                <w:color w:val="000000" w:themeColor="text1"/>
              </w:rPr>
              <w:t>0</w:t>
            </w:r>
          </w:p>
          <w:p w14:paraId="2134AB32" w14:textId="49ECB58F" w:rsidR="005F4027" w:rsidRPr="006277D8" w:rsidRDefault="006277D8" w:rsidP="005F4027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85</w:t>
            </w:r>
            <w:r w:rsidR="005F4027"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="005F4027" w:rsidRPr="006277D8">
              <w:rPr>
                <w:color w:val="000000" w:themeColor="text1"/>
              </w:rPr>
              <w:t>0 to 1</w:t>
            </w:r>
            <w:r>
              <w:rPr>
                <w:color w:val="000000" w:themeColor="text1"/>
              </w:rPr>
              <w:t>00</w:t>
            </w:r>
            <w:r w:rsidR="005F4027"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="005F4027" w:rsidRPr="006277D8">
              <w:rPr>
                <w:color w:val="000000" w:themeColor="text1"/>
              </w:rPr>
              <w:t>0</w:t>
            </w:r>
          </w:p>
          <w:p w14:paraId="65649663" w14:textId="77777777" w:rsidR="006277D8" w:rsidRPr="006277D8" w:rsidRDefault="006277D8" w:rsidP="006277D8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85</w:t>
            </w:r>
            <w:r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Pr="006277D8">
              <w:rPr>
                <w:color w:val="000000" w:themeColor="text1"/>
              </w:rPr>
              <w:t>0 to 1</w:t>
            </w:r>
            <w:r>
              <w:rPr>
                <w:color w:val="000000" w:themeColor="text1"/>
              </w:rPr>
              <w:t>00</w:t>
            </w:r>
            <w:r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Pr="006277D8">
              <w:rPr>
                <w:color w:val="000000" w:themeColor="text1"/>
              </w:rPr>
              <w:t>0</w:t>
            </w:r>
          </w:p>
          <w:p w14:paraId="215A0ECC" w14:textId="3A3A815B" w:rsidR="005F4027" w:rsidRPr="006277D8" w:rsidRDefault="005F4027" w:rsidP="005F4027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</w:p>
        </w:tc>
        <w:tc>
          <w:tcPr>
            <w:tcW w:w="6025" w:type="dxa"/>
          </w:tcPr>
          <w:p w14:paraId="334329A2" w14:textId="5D8AA7EB" w:rsidR="00F1665A" w:rsidRDefault="00F1665A" w:rsidP="00F1665A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North Crossover Existing Grade</w:t>
            </w:r>
          </w:p>
          <w:p w14:paraId="32A0E8EB" w14:textId="3D9ED984" w:rsidR="00F1665A" w:rsidRDefault="00F1665A" w:rsidP="00F1665A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North Crossover Removal Existing Grade</w:t>
            </w:r>
          </w:p>
          <w:p w14:paraId="62145AA2" w14:textId="40A9519A" w:rsidR="00F1665A" w:rsidRDefault="00F1665A" w:rsidP="00F1665A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South Crossover Existing Grade</w:t>
            </w:r>
          </w:p>
          <w:p w14:paraId="41E5DBD5" w14:textId="13553133" w:rsidR="00F1665A" w:rsidRDefault="00F1665A" w:rsidP="00F1665A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South Crossover Removal Existing Grade</w:t>
            </w:r>
          </w:p>
          <w:p w14:paraId="16F66F5E" w14:textId="71814EBB" w:rsidR="005F4027" w:rsidRPr="00A03379" w:rsidRDefault="005F4027" w:rsidP="00F3385A">
            <w:pPr>
              <w:pStyle w:val="Header"/>
              <w:tabs>
                <w:tab w:val="clear" w:pos="4320"/>
                <w:tab w:val="clear" w:pos="8640"/>
              </w:tabs>
              <w:rPr>
                <w:bCs/>
                <w:color w:val="000000" w:themeColor="text1"/>
              </w:rPr>
            </w:pPr>
          </w:p>
        </w:tc>
      </w:tr>
    </w:tbl>
    <w:p w14:paraId="3A6766C8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color w:val="C00000"/>
          <w:sz w:val="18"/>
        </w:rPr>
      </w:pPr>
    </w:p>
    <w:p w14:paraId="2BDEEB10" w14:textId="23F6E125" w:rsidR="006555FA" w:rsidRPr="001E25F9" w:rsidRDefault="006555FA" w:rsidP="001E25F9">
      <w:pPr>
        <w:rPr>
          <w:b/>
          <w:bCs/>
          <w:color w:val="000000" w:themeColor="text1"/>
          <w:sz w:val="24"/>
        </w:rPr>
      </w:pPr>
      <w:r w:rsidRPr="001E35C9">
        <w:rPr>
          <w:b/>
          <w:bCs/>
          <w:color w:val="000000" w:themeColor="text1"/>
          <w:sz w:val="24"/>
        </w:rPr>
        <w:t>Proposed Cross Section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5"/>
        <w:gridCol w:w="3870"/>
        <w:gridCol w:w="5513"/>
      </w:tblGrid>
      <w:tr w:rsidR="006555FA" w:rsidRPr="005A71AC" w14:paraId="7B934E68" w14:textId="77777777" w:rsidTr="00491574">
        <w:tc>
          <w:tcPr>
            <w:tcW w:w="4495" w:type="dxa"/>
          </w:tcPr>
          <w:p w14:paraId="21EC8793" w14:textId="77777777" w:rsidR="006555FA" w:rsidRPr="005A71AC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5A71AC">
              <w:rPr>
                <w:b/>
                <w:bCs/>
                <w:color w:val="000000" w:themeColor="text1"/>
              </w:rPr>
              <w:t>Filename(s)</w:t>
            </w:r>
          </w:p>
        </w:tc>
        <w:tc>
          <w:tcPr>
            <w:tcW w:w="3870" w:type="dxa"/>
          </w:tcPr>
          <w:p w14:paraId="0A19E62D" w14:textId="77777777" w:rsidR="006555FA" w:rsidRPr="005A71AC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5A71AC">
              <w:rPr>
                <w:b/>
                <w:bCs/>
                <w:color w:val="000000" w:themeColor="text1"/>
              </w:rPr>
              <w:t>Station Range of Cross Sections</w:t>
            </w:r>
          </w:p>
        </w:tc>
        <w:tc>
          <w:tcPr>
            <w:tcW w:w="5513" w:type="dxa"/>
          </w:tcPr>
          <w:p w14:paraId="1EA002AC" w14:textId="77777777" w:rsidR="006555FA" w:rsidRPr="0054473B" w:rsidRDefault="006555FA" w:rsidP="00A03379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54473B">
              <w:rPr>
                <w:b/>
                <w:bCs/>
                <w:color w:val="000000" w:themeColor="text1"/>
              </w:rPr>
              <w:t>Name of Surface for data contained in file</w:t>
            </w:r>
          </w:p>
        </w:tc>
      </w:tr>
      <w:tr w:rsidR="000D086B" w:rsidRPr="005A71AC" w14:paraId="7E4E49EB" w14:textId="77777777" w:rsidTr="005A71AC">
        <w:tc>
          <w:tcPr>
            <w:tcW w:w="4495" w:type="dxa"/>
          </w:tcPr>
          <w:p w14:paraId="6AB17827" w14:textId="7CAF938E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Fg</w:t>
            </w:r>
            <w:r w:rsidRPr="006277D8">
              <w:rPr>
                <w:color w:val="000000" w:themeColor="text1"/>
              </w:rPr>
              <w:t>_NCrossover.soe</w:t>
            </w:r>
            <w:proofErr w:type="spellEnd"/>
          </w:p>
          <w:p w14:paraId="355B61D6" w14:textId="53DCCF43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Fg</w:t>
            </w:r>
            <w:r w:rsidRPr="006277D8">
              <w:rPr>
                <w:color w:val="000000" w:themeColor="text1"/>
              </w:rPr>
              <w:t>_NCrossover_Removal.soe</w:t>
            </w:r>
            <w:proofErr w:type="spellEnd"/>
          </w:p>
          <w:p w14:paraId="0DC51747" w14:textId="70EA83F5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Fg</w:t>
            </w:r>
            <w:r w:rsidRPr="006277D8">
              <w:rPr>
                <w:color w:val="000000" w:themeColor="text1"/>
              </w:rPr>
              <w:t>_SCrossover.soe</w:t>
            </w:r>
            <w:proofErr w:type="spellEnd"/>
          </w:p>
          <w:p w14:paraId="5D1AABAC" w14:textId="7D636C3F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Fg</w:t>
            </w:r>
            <w:r w:rsidRPr="006277D8">
              <w:rPr>
                <w:color w:val="000000" w:themeColor="text1"/>
              </w:rPr>
              <w:t>_SCrossover_Removal.soe</w:t>
            </w:r>
            <w:proofErr w:type="spellEnd"/>
          </w:p>
          <w:p w14:paraId="5D33E863" w14:textId="4D1054B8" w:rsidR="000D086B" w:rsidRPr="005F123B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  <w:highlight w:val="yellow"/>
              </w:rPr>
            </w:pPr>
          </w:p>
        </w:tc>
        <w:tc>
          <w:tcPr>
            <w:tcW w:w="3870" w:type="dxa"/>
          </w:tcPr>
          <w:p w14:paraId="4A31AD11" w14:textId="77777777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59</w:t>
            </w:r>
            <w:r w:rsidRPr="006277D8">
              <w:rPr>
                <w:color w:val="000000" w:themeColor="text1"/>
              </w:rPr>
              <w:t xml:space="preserve">+00 to </w:t>
            </w:r>
            <w:r>
              <w:rPr>
                <w:color w:val="000000" w:themeColor="text1"/>
              </w:rPr>
              <w:t>73</w:t>
            </w:r>
            <w:r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Pr="006277D8">
              <w:rPr>
                <w:color w:val="000000" w:themeColor="text1"/>
              </w:rPr>
              <w:t>0</w:t>
            </w:r>
          </w:p>
          <w:p w14:paraId="6EC94083" w14:textId="29963A35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60</w:t>
            </w:r>
            <w:r w:rsidRPr="006277D8">
              <w:rPr>
                <w:color w:val="000000" w:themeColor="text1"/>
              </w:rPr>
              <w:t xml:space="preserve">+00 to </w:t>
            </w:r>
            <w:r>
              <w:rPr>
                <w:color w:val="000000" w:themeColor="text1"/>
              </w:rPr>
              <w:t>71</w:t>
            </w:r>
            <w:r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Pr="006277D8">
              <w:rPr>
                <w:color w:val="000000" w:themeColor="text1"/>
              </w:rPr>
              <w:t>0</w:t>
            </w:r>
          </w:p>
          <w:p w14:paraId="39BCCB8A" w14:textId="77777777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85</w:t>
            </w:r>
            <w:r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Pr="006277D8">
              <w:rPr>
                <w:color w:val="000000" w:themeColor="text1"/>
              </w:rPr>
              <w:t>0 to 1</w:t>
            </w:r>
            <w:r>
              <w:rPr>
                <w:color w:val="000000" w:themeColor="text1"/>
              </w:rPr>
              <w:t>00</w:t>
            </w:r>
            <w:r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Pr="006277D8">
              <w:rPr>
                <w:color w:val="000000" w:themeColor="text1"/>
              </w:rPr>
              <w:t>0</w:t>
            </w:r>
          </w:p>
          <w:p w14:paraId="1AD940FB" w14:textId="5B1BAF32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88</w:t>
            </w:r>
            <w:r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Pr="006277D8">
              <w:rPr>
                <w:color w:val="000000" w:themeColor="text1"/>
              </w:rPr>
              <w:t>0 to 1</w:t>
            </w:r>
            <w:r>
              <w:rPr>
                <w:color w:val="000000" w:themeColor="text1"/>
              </w:rPr>
              <w:t>00</w:t>
            </w:r>
            <w:r w:rsidRPr="006277D8">
              <w:rPr>
                <w:color w:val="000000" w:themeColor="text1"/>
              </w:rPr>
              <w:t>+</w:t>
            </w:r>
            <w:r>
              <w:rPr>
                <w:color w:val="000000" w:themeColor="text1"/>
              </w:rPr>
              <w:t>0</w:t>
            </w:r>
            <w:r w:rsidRPr="006277D8">
              <w:rPr>
                <w:color w:val="000000" w:themeColor="text1"/>
              </w:rPr>
              <w:t>0</w:t>
            </w:r>
          </w:p>
          <w:p w14:paraId="28A4E6DB" w14:textId="068EE6B9" w:rsidR="000D086B" w:rsidRPr="00EF1B40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</w:p>
        </w:tc>
        <w:tc>
          <w:tcPr>
            <w:tcW w:w="5513" w:type="dxa"/>
            <w:shd w:val="clear" w:color="auto" w:fill="auto"/>
          </w:tcPr>
          <w:p w14:paraId="0F6A2D3A" w14:textId="77777777" w:rsidR="000D086B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North Crossover Finished Grade</w:t>
            </w:r>
          </w:p>
          <w:p w14:paraId="7755B335" w14:textId="77777777" w:rsidR="000D086B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North Crossover Removal Finished Grade</w:t>
            </w:r>
          </w:p>
          <w:p w14:paraId="0E081F42" w14:textId="505066E7" w:rsidR="000D086B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South Crossover Finished Grade</w:t>
            </w:r>
          </w:p>
          <w:p w14:paraId="742DE136" w14:textId="5C5F5B9F" w:rsidR="000D086B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South Crossover Removal Finished Grade</w:t>
            </w:r>
          </w:p>
          <w:p w14:paraId="593917AE" w14:textId="5E085463" w:rsidR="000D086B" w:rsidRPr="0054473B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</w:p>
        </w:tc>
      </w:tr>
    </w:tbl>
    <w:p w14:paraId="601E8F13" w14:textId="77777777" w:rsidR="001104BE" w:rsidRPr="00767964" w:rsidRDefault="001104BE" w:rsidP="006555FA">
      <w:pPr>
        <w:rPr>
          <w:rFonts w:cs="Arial"/>
          <w:b/>
          <w:bCs/>
          <w:color w:val="C00000"/>
          <w:sz w:val="24"/>
        </w:rPr>
      </w:pPr>
    </w:p>
    <w:p w14:paraId="14100F6D" w14:textId="77777777" w:rsidR="006555FA" w:rsidRPr="00767964" w:rsidRDefault="006555FA" w:rsidP="006555FA">
      <w:pPr>
        <w:rPr>
          <w:color w:val="000000" w:themeColor="text1"/>
          <w:sz w:val="18"/>
        </w:rPr>
      </w:pPr>
      <w:r w:rsidRPr="00767964">
        <w:rPr>
          <w:rFonts w:cs="Arial"/>
          <w:b/>
          <w:bCs/>
          <w:color w:val="000000" w:themeColor="text1"/>
          <w:sz w:val="24"/>
        </w:rPr>
        <w:t>Subgrade Surface Cross Section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95"/>
        <w:gridCol w:w="3870"/>
        <w:gridCol w:w="5513"/>
      </w:tblGrid>
      <w:tr w:rsidR="006555FA" w:rsidRPr="00767964" w14:paraId="726B3CBE" w14:textId="77777777" w:rsidTr="000D086B">
        <w:tc>
          <w:tcPr>
            <w:tcW w:w="4495" w:type="dxa"/>
          </w:tcPr>
          <w:p w14:paraId="472C80CB" w14:textId="77777777" w:rsidR="006555FA" w:rsidRPr="00767964" w:rsidRDefault="006555FA" w:rsidP="00A03379">
            <w:pPr>
              <w:pStyle w:val="Heading2"/>
              <w:rPr>
                <w:color w:val="000000" w:themeColor="text1"/>
                <w:sz w:val="20"/>
              </w:rPr>
            </w:pPr>
            <w:r w:rsidRPr="00767964">
              <w:rPr>
                <w:color w:val="000000" w:themeColor="text1"/>
                <w:sz w:val="20"/>
              </w:rPr>
              <w:t>Filename(s)</w:t>
            </w:r>
          </w:p>
        </w:tc>
        <w:tc>
          <w:tcPr>
            <w:tcW w:w="3870" w:type="dxa"/>
          </w:tcPr>
          <w:p w14:paraId="1155CE6E" w14:textId="77777777" w:rsidR="006555FA" w:rsidRPr="00767964" w:rsidRDefault="006555FA" w:rsidP="00A03379">
            <w:pPr>
              <w:pStyle w:val="Heading2"/>
              <w:rPr>
                <w:color w:val="000000" w:themeColor="text1"/>
                <w:sz w:val="20"/>
              </w:rPr>
            </w:pPr>
            <w:r w:rsidRPr="00767964">
              <w:rPr>
                <w:color w:val="000000" w:themeColor="text1"/>
                <w:sz w:val="20"/>
              </w:rPr>
              <w:t>Station Range of Cross Sections</w:t>
            </w:r>
          </w:p>
        </w:tc>
        <w:tc>
          <w:tcPr>
            <w:tcW w:w="5513" w:type="dxa"/>
          </w:tcPr>
          <w:p w14:paraId="23DD0DE8" w14:textId="77777777" w:rsidR="006555FA" w:rsidRPr="00767964" w:rsidRDefault="006555FA" w:rsidP="00A03379">
            <w:pPr>
              <w:pStyle w:val="Heading2"/>
              <w:rPr>
                <w:color w:val="000000" w:themeColor="text1"/>
                <w:sz w:val="20"/>
              </w:rPr>
            </w:pPr>
            <w:r w:rsidRPr="00767964">
              <w:rPr>
                <w:color w:val="000000" w:themeColor="text1"/>
                <w:sz w:val="20"/>
              </w:rPr>
              <w:t>Name of Surface for data contained in file</w:t>
            </w:r>
          </w:p>
        </w:tc>
      </w:tr>
      <w:tr w:rsidR="001104BE" w:rsidRPr="00767964" w14:paraId="2EC5020B" w14:textId="77777777" w:rsidTr="000D086B">
        <w:tc>
          <w:tcPr>
            <w:tcW w:w="4495" w:type="dxa"/>
          </w:tcPr>
          <w:p w14:paraId="5E2E7045" w14:textId="33C17DD4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Sg</w:t>
            </w:r>
            <w:r w:rsidRPr="006277D8">
              <w:rPr>
                <w:color w:val="000000" w:themeColor="text1"/>
              </w:rPr>
              <w:t>_NCrossover.soe</w:t>
            </w:r>
            <w:proofErr w:type="spellEnd"/>
          </w:p>
          <w:p w14:paraId="5567D822" w14:textId="7A54F92E" w:rsidR="000D086B" w:rsidRPr="006277D8" w:rsidRDefault="000D086B" w:rsidP="000D086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Sg</w:t>
            </w:r>
            <w:r w:rsidRPr="006277D8">
              <w:rPr>
                <w:color w:val="000000" w:themeColor="text1"/>
              </w:rPr>
              <w:t>_</w:t>
            </w:r>
            <w:r>
              <w:rPr>
                <w:color w:val="000000" w:themeColor="text1"/>
              </w:rPr>
              <w:t>S</w:t>
            </w:r>
            <w:r w:rsidRPr="006277D8">
              <w:rPr>
                <w:color w:val="000000" w:themeColor="text1"/>
              </w:rPr>
              <w:t>Crossover.soe</w:t>
            </w:r>
            <w:proofErr w:type="spellEnd"/>
          </w:p>
          <w:p w14:paraId="17063F76" w14:textId="53CC6ABA" w:rsidR="001104BE" w:rsidRPr="00767964" w:rsidRDefault="001104BE" w:rsidP="001104BE">
            <w:pPr>
              <w:pStyle w:val="Header"/>
              <w:rPr>
                <w:color w:val="000000" w:themeColor="text1"/>
              </w:rPr>
            </w:pPr>
          </w:p>
        </w:tc>
        <w:tc>
          <w:tcPr>
            <w:tcW w:w="3870" w:type="dxa"/>
          </w:tcPr>
          <w:p w14:paraId="780C5F6F" w14:textId="7EA39D65" w:rsidR="001104BE" w:rsidRPr="00767964" w:rsidRDefault="000D086B" w:rsidP="001104BE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59+00 to 73+00</w:t>
            </w:r>
          </w:p>
          <w:p w14:paraId="65BD3DD9" w14:textId="307055E2" w:rsidR="001104BE" w:rsidRPr="00767964" w:rsidRDefault="000D086B" w:rsidP="001104BE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85+00 to 100+00</w:t>
            </w:r>
          </w:p>
        </w:tc>
        <w:tc>
          <w:tcPr>
            <w:tcW w:w="5513" w:type="dxa"/>
          </w:tcPr>
          <w:p w14:paraId="5DE60818" w14:textId="17342158" w:rsidR="001104BE" w:rsidRPr="00767964" w:rsidRDefault="000D086B" w:rsidP="001104BE">
            <w:pPr>
              <w:pStyle w:val="Header"/>
              <w:rPr>
                <w:bCs/>
                <w:color w:val="000000" w:themeColor="text1"/>
                <w:szCs w:val="20"/>
              </w:rPr>
            </w:pPr>
            <w:r>
              <w:rPr>
                <w:bCs/>
                <w:color w:val="000000" w:themeColor="text1"/>
                <w:szCs w:val="20"/>
              </w:rPr>
              <w:t>North Crossover Subgrade</w:t>
            </w:r>
          </w:p>
          <w:p w14:paraId="54C899E6" w14:textId="4CDD8D6C" w:rsidR="001104BE" w:rsidRPr="00767964" w:rsidRDefault="000D086B" w:rsidP="001104BE">
            <w:pPr>
              <w:pStyle w:val="Header"/>
              <w:rPr>
                <w:bCs/>
                <w:color w:val="000000" w:themeColor="text1"/>
                <w:szCs w:val="20"/>
              </w:rPr>
            </w:pPr>
            <w:r>
              <w:rPr>
                <w:bCs/>
                <w:color w:val="000000" w:themeColor="text1"/>
                <w:szCs w:val="20"/>
              </w:rPr>
              <w:t>South Crossover Subgrade</w:t>
            </w:r>
          </w:p>
        </w:tc>
      </w:tr>
    </w:tbl>
    <w:p w14:paraId="56EC32A4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rFonts w:cs="Arial"/>
          <w:b/>
          <w:bCs/>
          <w:color w:val="C00000"/>
          <w:sz w:val="24"/>
        </w:rPr>
      </w:pPr>
    </w:p>
    <w:p w14:paraId="3E5FA4D4" w14:textId="77777777" w:rsidR="006555FA" w:rsidRPr="005A71AC" w:rsidRDefault="006555FA" w:rsidP="006555FA">
      <w:pPr>
        <w:pStyle w:val="Header"/>
        <w:keepNext/>
        <w:tabs>
          <w:tab w:val="clear" w:pos="4320"/>
          <w:tab w:val="clear" w:pos="8640"/>
        </w:tabs>
        <w:rPr>
          <w:rFonts w:cs="Arial"/>
          <w:b/>
          <w:bCs/>
          <w:color w:val="000000" w:themeColor="text1"/>
          <w:sz w:val="24"/>
        </w:rPr>
      </w:pPr>
      <w:r w:rsidRPr="00B94841">
        <w:rPr>
          <w:rFonts w:cs="Arial"/>
          <w:b/>
          <w:bCs/>
          <w:color w:val="000000" w:themeColor="text1"/>
          <w:sz w:val="24"/>
        </w:rPr>
        <w:t>Slope Staking Report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5"/>
        <w:gridCol w:w="8910"/>
      </w:tblGrid>
      <w:tr w:rsidR="009F43AA" w:rsidRPr="00AD201D" w14:paraId="5BE3DCFC" w14:textId="77777777" w:rsidTr="005A71AC">
        <w:tc>
          <w:tcPr>
            <w:tcW w:w="5215" w:type="dxa"/>
          </w:tcPr>
          <w:p w14:paraId="76433E64" w14:textId="77777777" w:rsidR="006555FA" w:rsidRPr="00AD201D" w:rsidRDefault="006555FA" w:rsidP="008843CD">
            <w:pPr>
              <w:pStyle w:val="Heading2"/>
              <w:rPr>
                <w:color w:val="000000" w:themeColor="text1"/>
                <w:sz w:val="20"/>
              </w:rPr>
            </w:pPr>
            <w:r w:rsidRPr="00AD201D">
              <w:rPr>
                <w:color w:val="000000" w:themeColor="text1"/>
                <w:sz w:val="20"/>
              </w:rPr>
              <w:t>Filename – Associated Chain</w:t>
            </w:r>
          </w:p>
        </w:tc>
        <w:tc>
          <w:tcPr>
            <w:tcW w:w="8910" w:type="dxa"/>
          </w:tcPr>
          <w:p w14:paraId="0CBD7951" w14:textId="77777777" w:rsidR="006555FA" w:rsidRPr="00AD201D" w:rsidRDefault="006555FA" w:rsidP="008843CD">
            <w:pPr>
              <w:pStyle w:val="Heading2"/>
              <w:rPr>
                <w:color w:val="000000" w:themeColor="text1"/>
                <w:sz w:val="20"/>
              </w:rPr>
            </w:pPr>
            <w:r w:rsidRPr="00AD201D">
              <w:rPr>
                <w:color w:val="000000" w:themeColor="text1"/>
                <w:sz w:val="20"/>
              </w:rPr>
              <w:t>Cross section file information extracted from. If an SOE file listed above contains information represented in the report, name it here (this would normally be an SOE storing FINGRND information).</w:t>
            </w:r>
          </w:p>
        </w:tc>
      </w:tr>
      <w:tr w:rsidR="009F43AA" w:rsidRPr="00AD201D" w14:paraId="4BF7876B" w14:textId="77777777" w:rsidTr="005A71AC">
        <w:tc>
          <w:tcPr>
            <w:tcW w:w="5215" w:type="dxa"/>
          </w:tcPr>
          <w:p w14:paraId="6EF1DF7E" w14:textId="1C7D746E" w:rsidR="009F43AA" w:rsidRPr="00AD201D" w:rsidRDefault="00AD201D" w:rsidP="009F43AA">
            <w:pPr>
              <w:pStyle w:val="Header"/>
              <w:rPr>
                <w:color w:val="000000" w:themeColor="text1"/>
              </w:rPr>
            </w:pPr>
            <w:proofErr w:type="spellStart"/>
            <w:r w:rsidRPr="00AD201D">
              <w:rPr>
                <w:color w:val="000000" w:themeColor="text1"/>
              </w:rPr>
              <w:t>Slopes</w:t>
            </w:r>
            <w:r w:rsidR="009F43AA" w:rsidRPr="00AD201D">
              <w:rPr>
                <w:color w:val="000000" w:themeColor="text1"/>
              </w:rPr>
              <w:t>tak</w:t>
            </w:r>
            <w:r w:rsidRPr="00AD201D">
              <w:rPr>
                <w:color w:val="000000" w:themeColor="text1"/>
              </w:rPr>
              <w:t>eNC</w:t>
            </w:r>
            <w:proofErr w:type="spellEnd"/>
            <w:r w:rsidRPr="00AD201D">
              <w:rPr>
                <w:color w:val="000000" w:themeColor="text1"/>
              </w:rPr>
              <w:t xml:space="preserve"> – Cross2</w:t>
            </w:r>
          </w:p>
          <w:p w14:paraId="346E5E10" w14:textId="10482860" w:rsidR="00AD201D" w:rsidRPr="00AD201D" w:rsidRDefault="00AD201D" w:rsidP="00AD201D">
            <w:pPr>
              <w:pStyle w:val="Header"/>
              <w:rPr>
                <w:color w:val="000000" w:themeColor="text1"/>
              </w:rPr>
            </w:pPr>
            <w:proofErr w:type="spellStart"/>
            <w:r w:rsidRPr="00AD201D">
              <w:rPr>
                <w:color w:val="000000" w:themeColor="text1"/>
              </w:rPr>
              <w:t>SlopestakeNCR</w:t>
            </w:r>
            <w:proofErr w:type="spellEnd"/>
            <w:r w:rsidRPr="00AD201D">
              <w:rPr>
                <w:color w:val="000000" w:themeColor="text1"/>
              </w:rPr>
              <w:t xml:space="preserve"> – Cross2</w:t>
            </w:r>
          </w:p>
          <w:p w14:paraId="5952E6E4" w14:textId="3084CCAC" w:rsidR="00AD201D" w:rsidRPr="00AD201D" w:rsidRDefault="00AD201D" w:rsidP="00AD201D">
            <w:pPr>
              <w:pStyle w:val="Header"/>
              <w:rPr>
                <w:color w:val="000000" w:themeColor="text1"/>
              </w:rPr>
            </w:pPr>
            <w:r w:rsidRPr="00AD201D">
              <w:rPr>
                <w:color w:val="000000" w:themeColor="text1"/>
              </w:rPr>
              <w:t>SlopestakeSC.dat – Cross1</w:t>
            </w:r>
          </w:p>
          <w:p w14:paraId="5542A56D" w14:textId="78D11831" w:rsidR="00AD201D" w:rsidRPr="00AD201D" w:rsidRDefault="00AD201D" w:rsidP="00AD201D">
            <w:pPr>
              <w:pStyle w:val="Header"/>
              <w:rPr>
                <w:color w:val="000000" w:themeColor="text1"/>
              </w:rPr>
            </w:pPr>
            <w:r w:rsidRPr="00AD201D">
              <w:rPr>
                <w:color w:val="000000" w:themeColor="text1"/>
              </w:rPr>
              <w:t>SlopestakeSCR.dat – Cross1</w:t>
            </w:r>
          </w:p>
          <w:p w14:paraId="4FA1911A" w14:textId="48CD31F2" w:rsidR="00AF3F43" w:rsidRPr="00AD201D" w:rsidRDefault="00AF3F43" w:rsidP="009F43AA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</w:p>
        </w:tc>
        <w:tc>
          <w:tcPr>
            <w:tcW w:w="8910" w:type="dxa"/>
          </w:tcPr>
          <w:p w14:paraId="70538D9F" w14:textId="77777777" w:rsidR="00D906BB" w:rsidRPr="00AD201D" w:rsidRDefault="00D906BB" w:rsidP="00D906B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 w:rsidRPr="00AD201D">
              <w:rPr>
                <w:color w:val="000000" w:themeColor="text1"/>
              </w:rPr>
              <w:t>Fg_NCrossover.soe</w:t>
            </w:r>
            <w:proofErr w:type="spellEnd"/>
          </w:p>
          <w:p w14:paraId="506CFAD5" w14:textId="77777777" w:rsidR="00D906BB" w:rsidRPr="00AD201D" w:rsidRDefault="00D906BB" w:rsidP="00D906B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 w:rsidRPr="00AD201D">
              <w:rPr>
                <w:color w:val="000000" w:themeColor="text1"/>
              </w:rPr>
              <w:t>Fg_NCrossover_Removal.soe</w:t>
            </w:r>
            <w:proofErr w:type="spellEnd"/>
          </w:p>
          <w:p w14:paraId="7FDF90C5" w14:textId="77777777" w:rsidR="00D906BB" w:rsidRPr="00AD201D" w:rsidRDefault="00D906BB" w:rsidP="00D906B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 w:rsidRPr="00AD201D">
              <w:rPr>
                <w:color w:val="000000" w:themeColor="text1"/>
              </w:rPr>
              <w:t>Fg_SCrossover.soe</w:t>
            </w:r>
            <w:proofErr w:type="spellEnd"/>
          </w:p>
          <w:p w14:paraId="3EC1DC23" w14:textId="77777777" w:rsidR="00D906BB" w:rsidRPr="00AD201D" w:rsidRDefault="00D906BB" w:rsidP="00D906BB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proofErr w:type="spellStart"/>
            <w:r w:rsidRPr="00AD201D">
              <w:rPr>
                <w:color w:val="000000" w:themeColor="text1"/>
              </w:rPr>
              <w:t>Fg_SCrossover_Removal.soe</w:t>
            </w:r>
            <w:proofErr w:type="spellEnd"/>
          </w:p>
          <w:p w14:paraId="5B2F9EDC" w14:textId="0301EE5B" w:rsidR="0086796C" w:rsidRPr="00AD201D" w:rsidRDefault="0086796C" w:rsidP="00C12550"/>
        </w:tc>
      </w:tr>
    </w:tbl>
    <w:p w14:paraId="7212F49A" w14:textId="77777777" w:rsidR="006555FA" w:rsidRPr="00767964" w:rsidRDefault="006555FA" w:rsidP="006555FA">
      <w:pPr>
        <w:rPr>
          <w:b/>
          <w:bCs/>
          <w:color w:val="C00000"/>
          <w:sz w:val="32"/>
        </w:rPr>
      </w:pPr>
    </w:p>
    <w:p w14:paraId="5C3EA4E4" w14:textId="77777777" w:rsidR="006555FA" w:rsidRPr="0086796C" w:rsidRDefault="006555FA" w:rsidP="006555FA">
      <w:pPr>
        <w:pStyle w:val="Heading2"/>
        <w:rPr>
          <w:color w:val="000000" w:themeColor="text1"/>
        </w:rPr>
      </w:pPr>
      <w:r w:rsidRPr="0086796C">
        <w:rPr>
          <w:color w:val="000000" w:themeColor="text1"/>
        </w:rPr>
        <w:t xml:space="preserve">DTM Data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8910"/>
      </w:tblGrid>
      <w:tr w:rsidR="006555FA" w:rsidRPr="0086796C" w14:paraId="3F86D403" w14:textId="77777777" w:rsidTr="00E3162D">
        <w:tc>
          <w:tcPr>
            <w:tcW w:w="4968" w:type="dxa"/>
          </w:tcPr>
          <w:p w14:paraId="6A489CDC" w14:textId="77777777" w:rsidR="006555FA" w:rsidRPr="0086796C" w:rsidRDefault="006555FA" w:rsidP="008843C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86796C">
              <w:rPr>
                <w:b/>
                <w:bCs/>
                <w:color w:val="000000" w:themeColor="text1"/>
              </w:rPr>
              <w:t>Zip Filename</w:t>
            </w:r>
          </w:p>
        </w:tc>
        <w:tc>
          <w:tcPr>
            <w:tcW w:w="8910" w:type="dxa"/>
          </w:tcPr>
          <w:p w14:paraId="7EB6A28C" w14:textId="77777777" w:rsidR="006555FA" w:rsidRPr="0086796C" w:rsidRDefault="006555FA" w:rsidP="008843C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bCs/>
                <w:color w:val="000000" w:themeColor="text1"/>
              </w:rPr>
            </w:pPr>
            <w:r w:rsidRPr="0086796C">
              <w:rPr>
                <w:b/>
                <w:bCs/>
                <w:color w:val="000000" w:themeColor="text1"/>
              </w:rPr>
              <w:t>Description of Contents of ZIP File</w:t>
            </w:r>
          </w:p>
        </w:tc>
      </w:tr>
      <w:tr w:rsidR="006555FA" w:rsidRPr="002C76CE" w14:paraId="0DA239CD" w14:textId="77777777" w:rsidTr="00E3162D">
        <w:tc>
          <w:tcPr>
            <w:tcW w:w="4968" w:type="dxa"/>
          </w:tcPr>
          <w:p w14:paraId="0117BBD8" w14:textId="636C1467" w:rsidR="001478ED" w:rsidRPr="0086796C" w:rsidRDefault="00F00AD3" w:rsidP="00F3385A">
            <w:pPr>
              <w:pStyle w:val="Header"/>
              <w:tabs>
                <w:tab w:val="clear" w:pos="4320"/>
                <w:tab w:val="clear" w:pos="8640"/>
              </w:tabs>
              <w:rPr>
                <w:bCs/>
                <w:color w:val="000000" w:themeColor="text1"/>
                <w:szCs w:val="20"/>
              </w:rPr>
            </w:pPr>
            <w:r>
              <w:rPr>
                <w:bCs/>
                <w:color w:val="000000" w:themeColor="text1"/>
                <w:szCs w:val="20"/>
              </w:rPr>
              <w:lastRenderedPageBreak/>
              <w:t>N/A</w:t>
            </w:r>
          </w:p>
        </w:tc>
        <w:tc>
          <w:tcPr>
            <w:tcW w:w="8910" w:type="dxa"/>
          </w:tcPr>
          <w:p w14:paraId="068DEBF8" w14:textId="4457AE6E" w:rsidR="001478ED" w:rsidRPr="002C76CE" w:rsidRDefault="001478ED" w:rsidP="008843CD">
            <w:pPr>
              <w:pStyle w:val="Header"/>
              <w:tabs>
                <w:tab w:val="clear" w:pos="4320"/>
                <w:tab w:val="clear" w:pos="8640"/>
              </w:tabs>
              <w:rPr>
                <w:bCs/>
                <w:color w:val="000000" w:themeColor="text1"/>
                <w:szCs w:val="20"/>
              </w:rPr>
            </w:pPr>
          </w:p>
        </w:tc>
      </w:tr>
    </w:tbl>
    <w:p w14:paraId="23902EFF" w14:textId="77777777" w:rsidR="006555FA" w:rsidRPr="00767964" w:rsidRDefault="006555FA" w:rsidP="006555FA">
      <w:pPr>
        <w:rPr>
          <w:color w:val="C00000"/>
        </w:rPr>
      </w:pPr>
    </w:p>
    <w:p w14:paraId="6D67A5B6" w14:textId="77777777" w:rsidR="006555FA" w:rsidRPr="00DD2862" w:rsidRDefault="006555FA" w:rsidP="006555FA">
      <w:pPr>
        <w:pStyle w:val="Heading2"/>
        <w:rPr>
          <w:rFonts w:cs="Arial"/>
          <w:color w:val="000000" w:themeColor="text1"/>
        </w:rPr>
      </w:pPr>
      <w:r w:rsidRPr="00232901">
        <w:rPr>
          <w:rFonts w:cs="Arial"/>
          <w:color w:val="000000" w:themeColor="text1"/>
        </w:rPr>
        <w:t>Existing Topo Information - Utilities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8910"/>
      </w:tblGrid>
      <w:tr w:rsidR="006555FA" w:rsidRPr="00DD2862" w14:paraId="3450C98A" w14:textId="77777777" w:rsidTr="00E3162D">
        <w:tc>
          <w:tcPr>
            <w:tcW w:w="4968" w:type="dxa"/>
          </w:tcPr>
          <w:p w14:paraId="3C4D288F" w14:textId="77777777" w:rsidR="006555FA" w:rsidRPr="00DD2862" w:rsidRDefault="006555FA" w:rsidP="008843CD">
            <w:pPr>
              <w:pStyle w:val="Heading2"/>
              <w:rPr>
                <w:color w:val="000000" w:themeColor="text1"/>
                <w:sz w:val="20"/>
              </w:rPr>
            </w:pPr>
            <w:r w:rsidRPr="00DD2862">
              <w:rPr>
                <w:color w:val="000000" w:themeColor="text1"/>
                <w:sz w:val="20"/>
              </w:rPr>
              <w:t xml:space="preserve">Filenames </w:t>
            </w:r>
          </w:p>
        </w:tc>
        <w:tc>
          <w:tcPr>
            <w:tcW w:w="8910" w:type="dxa"/>
          </w:tcPr>
          <w:p w14:paraId="7719D016" w14:textId="77777777" w:rsidR="006555FA" w:rsidRPr="00DD2862" w:rsidRDefault="006555FA" w:rsidP="008843CD">
            <w:pPr>
              <w:pStyle w:val="Heading4"/>
              <w:rPr>
                <w:rFonts w:ascii="Arial" w:hAnsi="Arial"/>
                <w:color w:val="000000" w:themeColor="text1"/>
                <w:szCs w:val="24"/>
              </w:rPr>
            </w:pPr>
            <w:r w:rsidRPr="00DD2862">
              <w:rPr>
                <w:rFonts w:ascii="Arial" w:hAnsi="Arial"/>
                <w:color w:val="000000" w:themeColor="text1"/>
                <w:szCs w:val="24"/>
              </w:rPr>
              <w:t>Description of File Contents</w:t>
            </w:r>
          </w:p>
        </w:tc>
      </w:tr>
      <w:tr w:rsidR="006555FA" w:rsidRPr="00DD2862" w14:paraId="4257570B" w14:textId="77777777" w:rsidTr="00E3162D">
        <w:tc>
          <w:tcPr>
            <w:tcW w:w="4968" w:type="dxa"/>
          </w:tcPr>
          <w:p w14:paraId="1CB91B1A" w14:textId="3A68612B" w:rsidR="003B2B10" w:rsidRPr="00F00AD3" w:rsidRDefault="00F00AD3" w:rsidP="00F00AD3">
            <w:proofErr w:type="spellStart"/>
            <w:r w:rsidRPr="00391076">
              <w:t>Uti</w:t>
            </w:r>
            <w:proofErr w:type="spellEnd"/>
            <w:r w:rsidRPr="00391076">
              <w:t>-USH 45_2220-02-00_2010</w:t>
            </w:r>
            <w:r>
              <w:t>.dwg</w:t>
            </w:r>
          </w:p>
        </w:tc>
        <w:tc>
          <w:tcPr>
            <w:tcW w:w="8910" w:type="dxa"/>
          </w:tcPr>
          <w:p w14:paraId="045169E0" w14:textId="2C1E4F7D" w:rsidR="00BC3CB9" w:rsidRPr="00DD2862" w:rsidRDefault="00F00AD3" w:rsidP="008843C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Existing utilities along USH 45</w:t>
            </w:r>
          </w:p>
        </w:tc>
      </w:tr>
    </w:tbl>
    <w:p w14:paraId="2BB32254" w14:textId="77777777" w:rsidR="006555FA" w:rsidRPr="00767964" w:rsidRDefault="006555FA" w:rsidP="006555FA">
      <w:pPr>
        <w:rPr>
          <w:color w:val="C00000"/>
        </w:rPr>
      </w:pPr>
    </w:p>
    <w:p w14:paraId="1238C87C" w14:textId="77777777" w:rsidR="006555FA" w:rsidRPr="00DD2862" w:rsidRDefault="006555FA" w:rsidP="006555FA">
      <w:pPr>
        <w:pStyle w:val="Heading2"/>
        <w:rPr>
          <w:rFonts w:cs="Arial"/>
          <w:color w:val="000000" w:themeColor="text1"/>
        </w:rPr>
      </w:pPr>
      <w:r w:rsidRPr="00232901">
        <w:rPr>
          <w:rFonts w:cs="Arial"/>
          <w:color w:val="000000" w:themeColor="text1"/>
        </w:rPr>
        <w:t>Existing Topo Information - Other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8910"/>
      </w:tblGrid>
      <w:tr w:rsidR="006555FA" w:rsidRPr="00DD2862" w14:paraId="49ED724F" w14:textId="77777777" w:rsidTr="00E3162D">
        <w:tc>
          <w:tcPr>
            <w:tcW w:w="4968" w:type="dxa"/>
          </w:tcPr>
          <w:p w14:paraId="276FF9F7" w14:textId="77777777" w:rsidR="006555FA" w:rsidRPr="00DD2862" w:rsidRDefault="006555FA" w:rsidP="008843CD">
            <w:pPr>
              <w:pStyle w:val="Heading2"/>
              <w:rPr>
                <w:color w:val="000000" w:themeColor="text1"/>
                <w:sz w:val="20"/>
              </w:rPr>
            </w:pPr>
            <w:r w:rsidRPr="00DD2862">
              <w:rPr>
                <w:color w:val="000000" w:themeColor="text1"/>
                <w:sz w:val="20"/>
              </w:rPr>
              <w:t>Filenames</w:t>
            </w:r>
          </w:p>
        </w:tc>
        <w:tc>
          <w:tcPr>
            <w:tcW w:w="8910" w:type="dxa"/>
          </w:tcPr>
          <w:p w14:paraId="0DD5460F" w14:textId="77777777" w:rsidR="006555FA" w:rsidRPr="00DD2862" w:rsidRDefault="006555FA" w:rsidP="008843CD">
            <w:pPr>
              <w:pStyle w:val="Heading4"/>
              <w:rPr>
                <w:rFonts w:ascii="Arial" w:hAnsi="Arial"/>
                <w:color w:val="000000" w:themeColor="text1"/>
                <w:szCs w:val="24"/>
              </w:rPr>
            </w:pPr>
            <w:r w:rsidRPr="00DD2862">
              <w:rPr>
                <w:rFonts w:ascii="Arial" w:hAnsi="Arial"/>
                <w:color w:val="000000" w:themeColor="text1"/>
                <w:szCs w:val="24"/>
              </w:rPr>
              <w:t>Description of File Contents</w:t>
            </w:r>
          </w:p>
        </w:tc>
      </w:tr>
      <w:tr w:rsidR="006555FA" w:rsidRPr="00DD2862" w14:paraId="4B02F8CB" w14:textId="77777777" w:rsidTr="00E3162D">
        <w:tc>
          <w:tcPr>
            <w:tcW w:w="4968" w:type="dxa"/>
          </w:tcPr>
          <w:p w14:paraId="03679698" w14:textId="59CD09AA" w:rsidR="00232901" w:rsidRPr="00DD2862" w:rsidRDefault="00F00AD3" w:rsidP="00F3385A">
            <w:pPr>
              <w:pStyle w:val="Head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N/A</w:t>
            </w:r>
          </w:p>
        </w:tc>
        <w:tc>
          <w:tcPr>
            <w:tcW w:w="8910" w:type="dxa"/>
          </w:tcPr>
          <w:p w14:paraId="3808F746" w14:textId="72CB9D68" w:rsidR="00C12550" w:rsidRPr="00DD2862" w:rsidRDefault="00C12550" w:rsidP="008843CD">
            <w:pPr>
              <w:rPr>
                <w:color w:val="000000" w:themeColor="text1"/>
              </w:rPr>
            </w:pPr>
          </w:p>
        </w:tc>
      </w:tr>
    </w:tbl>
    <w:p w14:paraId="4C0F5EB5" w14:textId="77777777" w:rsidR="006555FA" w:rsidRPr="00DD2862" w:rsidRDefault="006555FA" w:rsidP="006555FA">
      <w:pPr>
        <w:rPr>
          <w:color w:val="000000" w:themeColor="text1"/>
        </w:rPr>
      </w:pPr>
    </w:p>
    <w:p w14:paraId="04B1333A" w14:textId="77777777" w:rsidR="006555FA" w:rsidRPr="00767964" w:rsidRDefault="006555FA" w:rsidP="006555FA">
      <w:pPr>
        <w:pStyle w:val="Heading2"/>
        <w:rPr>
          <w:color w:val="000000" w:themeColor="text1"/>
        </w:rPr>
      </w:pPr>
      <w:r w:rsidRPr="00767964">
        <w:rPr>
          <w:color w:val="000000" w:themeColor="text1"/>
        </w:rPr>
        <w:t>Other Survey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8208"/>
      </w:tblGrid>
      <w:tr w:rsidR="006555FA" w:rsidRPr="00767964" w14:paraId="58B3AEB1" w14:textId="77777777" w:rsidTr="008843CD">
        <w:tc>
          <w:tcPr>
            <w:tcW w:w="4968" w:type="dxa"/>
          </w:tcPr>
          <w:p w14:paraId="1D06FA02" w14:textId="77777777" w:rsidR="006555FA" w:rsidRPr="00767964" w:rsidRDefault="006555FA" w:rsidP="008843CD">
            <w:pPr>
              <w:pStyle w:val="Heading2"/>
              <w:rPr>
                <w:color w:val="000000" w:themeColor="text1"/>
                <w:sz w:val="20"/>
              </w:rPr>
            </w:pPr>
            <w:r w:rsidRPr="00767964">
              <w:rPr>
                <w:color w:val="000000" w:themeColor="text1"/>
                <w:sz w:val="20"/>
              </w:rPr>
              <w:t>Filenames</w:t>
            </w:r>
          </w:p>
        </w:tc>
        <w:tc>
          <w:tcPr>
            <w:tcW w:w="8208" w:type="dxa"/>
          </w:tcPr>
          <w:p w14:paraId="2FB1F293" w14:textId="77777777" w:rsidR="006555FA" w:rsidRPr="00767964" w:rsidRDefault="006555FA" w:rsidP="008843CD">
            <w:pPr>
              <w:pStyle w:val="Heading4"/>
              <w:rPr>
                <w:rFonts w:ascii="Arial" w:hAnsi="Arial"/>
                <w:color w:val="000000" w:themeColor="text1"/>
                <w:szCs w:val="24"/>
              </w:rPr>
            </w:pPr>
            <w:r w:rsidRPr="00767964">
              <w:rPr>
                <w:rFonts w:ascii="Arial" w:hAnsi="Arial"/>
                <w:color w:val="000000" w:themeColor="text1"/>
                <w:szCs w:val="24"/>
              </w:rPr>
              <w:t>Description of File Contents</w:t>
            </w:r>
          </w:p>
        </w:tc>
      </w:tr>
      <w:tr w:rsidR="006555FA" w:rsidRPr="00767964" w14:paraId="5B42B530" w14:textId="77777777" w:rsidTr="008843CD">
        <w:tc>
          <w:tcPr>
            <w:tcW w:w="4968" w:type="dxa"/>
          </w:tcPr>
          <w:p w14:paraId="72824E35" w14:textId="3C6E2B44" w:rsidR="00305AE2" w:rsidRPr="00767964" w:rsidRDefault="00305AE2" w:rsidP="00990A2A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  <w:r w:rsidRPr="00767964">
              <w:rPr>
                <w:color w:val="000000" w:themeColor="text1"/>
              </w:rPr>
              <w:t>N/A</w:t>
            </w:r>
          </w:p>
        </w:tc>
        <w:tc>
          <w:tcPr>
            <w:tcW w:w="8208" w:type="dxa"/>
          </w:tcPr>
          <w:p w14:paraId="0BFF4690" w14:textId="697E97C8" w:rsidR="00305AE2" w:rsidRPr="00767964" w:rsidRDefault="00305AE2" w:rsidP="00A42681">
            <w:pPr>
              <w:rPr>
                <w:color w:val="000000" w:themeColor="text1"/>
              </w:rPr>
            </w:pPr>
            <w:r w:rsidRPr="00767964">
              <w:rPr>
                <w:color w:val="000000" w:themeColor="text1"/>
              </w:rPr>
              <w:t>N/A</w:t>
            </w:r>
          </w:p>
        </w:tc>
      </w:tr>
    </w:tbl>
    <w:p w14:paraId="292DD917" w14:textId="77777777" w:rsidR="006555FA" w:rsidRPr="00767964" w:rsidRDefault="006555FA" w:rsidP="006555FA">
      <w:pPr>
        <w:rPr>
          <w:color w:val="C00000"/>
        </w:rPr>
      </w:pPr>
    </w:p>
    <w:p w14:paraId="5EEE1B59" w14:textId="77777777" w:rsidR="006555FA" w:rsidRPr="0074546D" w:rsidRDefault="006555FA" w:rsidP="006555FA">
      <w:pPr>
        <w:pStyle w:val="Heading2"/>
        <w:rPr>
          <w:color w:val="000000" w:themeColor="text1"/>
        </w:rPr>
      </w:pPr>
      <w:r w:rsidRPr="00232901">
        <w:rPr>
          <w:color w:val="000000" w:themeColor="text1"/>
        </w:rPr>
        <w:t>Graphical Data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5"/>
        <w:gridCol w:w="9355"/>
      </w:tblGrid>
      <w:tr w:rsidR="003677CA" w:rsidRPr="0074546D" w14:paraId="6DB881D5" w14:textId="77777777" w:rsidTr="00FC33F4">
        <w:tc>
          <w:tcPr>
            <w:tcW w:w="5035" w:type="dxa"/>
          </w:tcPr>
          <w:p w14:paraId="6F9C16EC" w14:textId="77777777" w:rsidR="006555FA" w:rsidRPr="0074546D" w:rsidRDefault="006555FA" w:rsidP="008843CD">
            <w:pPr>
              <w:pStyle w:val="Heading2"/>
              <w:rPr>
                <w:color w:val="000000" w:themeColor="text1"/>
                <w:sz w:val="20"/>
              </w:rPr>
            </w:pPr>
            <w:r w:rsidRPr="0074546D">
              <w:rPr>
                <w:color w:val="000000" w:themeColor="text1"/>
                <w:sz w:val="20"/>
              </w:rPr>
              <w:t>Filenames</w:t>
            </w:r>
          </w:p>
        </w:tc>
        <w:tc>
          <w:tcPr>
            <w:tcW w:w="9355" w:type="dxa"/>
          </w:tcPr>
          <w:p w14:paraId="522843A9" w14:textId="77777777" w:rsidR="006555FA" w:rsidRPr="0074546D" w:rsidRDefault="006555FA" w:rsidP="008843CD">
            <w:pPr>
              <w:rPr>
                <w:b/>
                <w:bCs/>
                <w:color w:val="000000" w:themeColor="text1"/>
              </w:rPr>
            </w:pPr>
            <w:r w:rsidRPr="0074546D">
              <w:rPr>
                <w:b/>
                <w:bCs/>
                <w:color w:val="000000" w:themeColor="text1"/>
              </w:rPr>
              <w:t>Description of DGN/DWG Contents including Reference File Attachments</w:t>
            </w:r>
          </w:p>
        </w:tc>
      </w:tr>
      <w:tr w:rsidR="003A4284" w:rsidRPr="00767964" w14:paraId="3F1E4FA8" w14:textId="77777777" w:rsidTr="00FC33F4">
        <w:tc>
          <w:tcPr>
            <w:tcW w:w="5035" w:type="dxa"/>
            <w:shd w:val="clear" w:color="auto" w:fill="auto"/>
          </w:tcPr>
          <w:p w14:paraId="329085DA" w14:textId="33269F03" w:rsidR="003A4284" w:rsidRPr="005F123B" w:rsidRDefault="003A4284" w:rsidP="00A42681">
            <w:pPr>
              <w:pStyle w:val="Header"/>
              <w:tabs>
                <w:tab w:val="clear" w:pos="4320"/>
                <w:tab w:val="clear" w:pos="8640"/>
              </w:tabs>
              <w:rPr>
                <w:b/>
                <w:color w:val="000000" w:themeColor="text1"/>
                <w:sz w:val="22"/>
                <w:u w:val="single"/>
              </w:rPr>
            </w:pPr>
            <w:r w:rsidRPr="005F123B">
              <w:rPr>
                <w:b/>
                <w:color w:val="000000" w:themeColor="text1"/>
                <w:sz w:val="22"/>
                <w:u w:val="single"/>
              </w:rPr>
              <w:t>Reference</w:t>
            </w:r>
          </w:p>
          <w:p w14:paraId="75BAAFDB" w14:textId="68E369F3" w:rsidR="000F4B4A" w:rsidRDefault="00391076" w:rsidP="000F4B4A">
            <w:r>
              <w:t>145roadway.dgn</w:t>
            </w:r>
          </w:p>
          <w:p w14:paraId="2E79DC2C" w14:textId="6977DAB6" w:rsidR="00391076" w:rsidRDefault="00391076" w:rsidP="000F4B4A">
            <w:proofErr w:type="spellStart"/>
            <w:r>
              <w:t>DT_Background_Horizontal.dgn</w:t>
            </w:r>
            <w:proofErr w:type="spellEnd"/>
          </w:p>
          <w:p w14:paraId="360E73D3" w14:textId="7E381188" w:rsidR="00391076" w:rsidRDefault="00391076" w:rsidP="000F4B4A">
            <w:proofErr w:type="spellStart"/>
            <w:r>
              <w:t>EC_Legend.dgn</w:t>
            </w:r>
            <w:proofErr w:type="spellEnd"/>
          </w:p>
          <w:p w14:paraId="48058A30" w14:textId="0C9CD9FD" w:rsidR="00391076" w:rsidRDefault="00391076" w:rsidP="000F4B4A">
            <w:r>
              <w:t>GS_000_aerial.dgn</w:t>
            </w:r>
          </w:p>
          <w:p w14:paraId="78637288" w14:textId="6D384B63" w:rsidR="00391076" w:rsidRDefault="00391076" w:rsidP="000F4B4A">
            <w:r>
              <w:t>GS_0000_Ali.dgn</w:t>
            </w:r>
          </w:p>
          <w:p w14:paraId="406D73AD" w14:textId="08F80F5D" w:rsidR="00391076" w:rsidRDefault="00391076" w:rsidP="00391076">
            <w:r>
              <w:t>GS_0000_EC.dgn</w:t>
            </w:r>
          </w:p>
          <w:p w14:paraId="41FB89F1" w14:textId="5A22BDEB" w:rsidR="00391076" w:rsidRDefault="00391076" w:rsidP="00391076">
            <w:r>
              <w:t>GS_0000_EC_Hatch.dgn</w:t>
            </w:r>
          </w:p>
          <w:p w14:paraId="01DCC142" w14:textId="1FE35B45" w:rsidR="00391076" w:rsidRDefault="00391076" w:rsidP="00391076">
            <w:r>
              <w:t>GS_0000_pr_Crossover_North.dgn</w:t>
            </w:r>
          </w:p>
          <w:p w14:paraId="2B1D2816" w14:textId="4B0112AF" w:rsidR="00391076" w:rsidRDefault="00391076" w:rsidP="00391076">
            <w:r>
              <w:t>GS_0000_pr_Crossover_South.dgn</w:t>
            </w:r>
          </w:p>
          <w:p w14:paraId="5F985051" w14:textId="6E33E877" w:rsidR="00391076" w:rsidRDefault="00391076" w:rsidP="00391076">
            <w:r>
              <w:t>GS_0000_prop.dgn</w:t>
            </w:r>
          </w:p>
          <w:p w14:paraId="586A1304" w14:textId="0A8E50CE" w:rsidR="00391076" w:rsidRDefault="00391076" w:rsidP="00391076">
            <w:r>
              <w:t>GS_0000_Sect_NC.dgn</w:t>
            </w:r>
          </w:p>
          <w:p w14:paraId="7C90C6CB" w14:textId="451D76C4" w:rsidR="00391076" w:rsidRDefault="00391076" w:rsidP="00391076">
            <w:r>
              <w:t>GS_0000_Sect_NC_Removal.dgn</w:t>
            </w:r>
          </w:p>
          <w:p w14:paraId="5927420C" w14:textId="70C1E738" w:rsidR="00391076" w:rsidRDefault="00391076" w:rsidP="00391076">
            <w:r>
              <w:t>GS_0000_Sect_SC.dgn</w:t>
            </w:r>
          </w:p>
          <w:p w14:paraId="521D9A34" w14:textId="1051F3EC" w:rsidR="00391076" w:rsidRDefault="00391076" w:rsidP="00391076">
            <w:r>
              <w:t>GS_0000_Sect_SC_Removal.dgn</w:t>
            </w:r>
          </w:p>
          <w:p w14:paraId="03369254" w14:textId="449B0CCC" w:rsidR="00391076" w:rsidRDefault="00391076" w:rsidP="00391076">
            <w:r>
              <w:t>GS_0000_SI.dgn</w:t>
            </w:r>
          </w:p>
          <w:p w14:paraId="583F22CF" w14:textId="35A2FC4F" w:rsidR="00391076" w:rsidRDefault="00391076" w:rsidP="00391076">
            <w:r>
              <w:t>GS_0000_TC_S3A.dgn</w:t>
            </w:r>
          </w:p>
          <w:p w14:paraId="11A212CB" w14:textId="6CC13BD0" w:rsidR="00391076" w:rsidRDefault="00391076" w:rsidP="00391076">
            <w:r>
              <w:t>GS_0000_TC_S3B.dgn</w:t>
            </w:r>
          </w:p>
          <w:p w14:paraId="11B7A122" w14:textId="174340F5" w:rsidR="00391076" w:rsidRDefault="00391076" w:rsidP="00391076">
            <w:r>
              <w:t>GS_0000_TC_S3C.dgn</w:t>
            </w:r>
          </w:p>
          <w:p w14:paraId="4CAD4F58" w14:textId="6E2D8475" w:rsidR="00391076" w:rsidRDefault="00391076" w:rsidP="00391076">
            <w:r>
              <w:t>GS_0000_TC_S4.dgn</w:t>
            </w:r>
          </w:p>
          <w:p w14:paraId="0B46D956" w14:textId="22C4203E" w:rsidR="00391076" w:rsidRDefault="00391076" w:rsidP="00391076">
            <w:r w:rsidRPr="00391076">
              <w:t xml:space="preserve">GS_0000_TC_STH145 SB on ramp </w:t>
            </w:r>
            <w:proofErr w:type="spellStart"/>
            <w:r w:rsidRPr="00391076">
              <w:t>closure</w:t>
            </w:r>
            <w:r>
              <w:t>.dgn</w:t>
            </w:r>
            <w:proofErr w:type="spellEnd"/>
          </w:p>
          <w:p w14:paraId="4F22E84D" w14:textId="7A33EB65" w:rsidR="00391076" w:rsidRDefault="00391076" w:rsidP="00391076">
            <w:r w:rsidRPr="00391076">
              <w:t>GS_0000_xsref_USH45_NC</w:t>
            </w:r>
            <w:r>
              <w:t>.dgn</w:t>
            </w:r>
          </w:p>
          <w:p w14:paraId="34DA8019" w14:textId="743F0CD0" w:rsidR="00391076" w:rsidRDefault="00391076" w:rsidP="00391076">
            <w:r w:rsidRPr="00391076">
              <w:t>GS_0000_xsref_USH45_NC</w:t>
            </w:r>
            <w:r>
              <w:t>_Removal.dgn</w:t>
            </w:r>
          </w:p>
          <w:p w14:paraId="11337EB2" w14:textId="14C47C3C" w:rsidR="00391076" w:rsidRDefault="00391076" w:rsidP="00391076">
            <w:r w:rsidRPr="00391076">
              <w:t>GS_0000_xsref_USH45_</w:t>
            </w:r>
            <w:r>
              <w:t>SC.dgn</w:t>
            </w:r>
          </w:p>
          <w:p w14:paraId="50DEB70E" w14:textId="510F5C14" w:rsidR="00391076" w:rsidRDefault="00391076" w:rsidP="00391076">
            <w:r w:rsidRPr="00391076">
              <w:t>GS_0000_xsref_USH45_</w:t>
            </w:r>
            <w:r>
              <w:t>S</w:t>
            </w:r>
            <w:r w:rsidRPr="00391076">
              <w:t>C</w:t>
            </w:r>
            <w:r>
              <w:t>_Removal.dgn</w:t>
            </w:r>
          </w:p>
          <w:p w14:paraId="554C3D9C" w14:textId="3926B795" w:rsidR="00391076" w:rsidRDefault="00391076" w:rsidP="00391076">
            <w:r w:rsidRPr="00391076">
              <w:t xml:space="preserve">Heavy Duty Silt </w:t>
            </w:r>
            <w:proofErr w:type="spellStart"/>
            <w:r w:rsidRPr="00391076">
              <w:t>Fence_DOT</w:t>
            </w:r>
            <w:r>
              <w:t>.dgn</w:t>
            </w:r>
            <w:proofErr w:type="spellEnd"/>
          </w:p>
          <w:p w14:paraId="1D5DA154" w14:textId="20618360" w:rsidR="00391076" w:rsidRDefault="00391076" w:rsidP="00391076">
            <w:proofErr w:type="spellStart"/>
            <w:r>
              <w:t>TC_Legend.dgn</w:t>
            </w:r>
            <w:proofErr w:type="spellEnd"/>
          </w:p>
          <w:p w14:paraId="57F9C8A0" w14:textId="22D8BF89" w:rsidR="00391076" w:rsidRDefault="00391076" w:rsidP="00391076">
            <w:r>
              <w:lastRenderedPageBreak/>
              <w:t>TC_Legend_Stage2.dgn</w:t>
            </w:r>
          </w:p>
          <w:p w14:paraId="4CF2F77D" w14:textId="5CA67953" w:rsidR="00391076" w:rsidRDefault="00391076" w:rsidP="000F4B4A">
            <w:proofErr w:type="spellStart"/>
            <w:r w:rsidRPr="00391076">
              <w:t>Uti</w:t>
            </w:r>
            <w:proofErr w:type="spellEnd"/>
            <w:r w:rsidRPr="00391076">
              <w:t>-USH 45_2220-02-00_2010</w:t>
            </w:r>
            <w:r>
              <w:t>.dwg</w:t>
            </w:r>
          </w:p>
          <w:p w14:paraId="38092D3A" w14:textId="19CE21CF" w:rsidR="00391076" w:rsidRDefault="00391076" w:rsidP="000F4B4A">
            <w:r>
              <w:t>WD_0000_Ali.dgn</w:t>
            </w:r>
          </w:p>
          <w:p w14:paraId="7C149D03" w14:textId="242FF77B" w:rsidR="00391076" w:rsidRDefault="00391076" w:rsidP="000F4B4A">
            <w:r>
              <w:t>WD_0000_TOPO.dgn</w:t>
            </w:r>
          </w:p>
          <w:p w14:paraId="60503976" w14:textId="77777777" w:rsidR="003A4284" w:rsidRPr="005F123B" w:rsidRDefault="003A4284" w:rsidP="00A42681">
            <w:pPr>
              <w:pStyle w:val="Header"/>
              <w:tabs>
                <w:tab w:val="clear" w:pos="4320"/>
                <w:tab w:val="clear" w:pos="8640"/>
              </w:tabs>
              <w:rPr>
                <w:color w:val="000000" w:themeColor="text1"/>
              </w:rPr>
            </w:pPr>
          </w:p>
          <w:p w14:paraId="6A63B443" w14:textId="54045FDC" w:rsidR="003A4284" w:rsidRPr="005F123B" w:rsidRDefault="003A4284" w:rsidP="00A42681">
            <w:pPr>
              <w:pStyle w:val="Header"/>
              <w:tabs>
                <w:tab w:val="clear" w:pos="4320"/>
                <w:tab w:val="clear" w:pos="8640"/>
              </w:tabs>
              <w:rPr>
                <w:b/>
                <w:color w:val="000000" w:themeColor="text1"/>
                <w:sz w:val="22"/>
                <w:u w:val="single"/>
              </w:rPr>
            </w:pPr>
            <w:proofErr w:type="spellStart"/>
            <w:r w:rsidRPr="005F123B">
              <w:rPr>
                <w:b/>
                <w:color w:val="000000" w:themeColor="text1"/>
                <w:sz w:val="22"/>
                <w:u w:val="single"/>
              </w:rPr>
              <w:t>Plansheets</w:t>
            </w:r>
            <w:proofErr w:type="spellEnd"/>
          </w:p>
          <w:p w14:paraId="4DE8E784" w14:textId="4CC55BEC" w:rsidR="000F4B4A" w:rsidRPr="005F123B" w:rsidRDefault="000F4B4A" w:rsidP="000F4B4A">
            <w:r w:rsidRPr="005F123B">
              <w:t>0</w:t>
            </w:r>
            <w:r w:rsidR="005F123B" w:rsidRPr="005F123B">
              <w:t>21001_cd</w:t>
            </w:r>
            <w:r w:rsidRPr="005F123B">
              <w:t>.dgn</w:t>
            </w:r>
          </w:p>
          <w:p w14:paraId="7B069D33" w14:textId="592C65C4" w:rsidR="000F4B4A" w:rsidRPr="005F123B" w:rsidRDefault="000F4B4A" w:rsidP="000F4B4A">
            <w:r w:rsidRPr="005F123B">
              <w:t>02</w:t>
            </w:r>
            <w:r w:rsidR="005F123B" w:rsidRPr="005F123B">
              <w:t>1002</w:t>
            </w:r>
            <w:r w:rsidRPr="005F123B">
              <w:t>_</w:t>
            </w:r>
            <w:r w:rsidR="005F123B" w:rsidRPr="005F123B">
              <w:t>cd.dgn</w:t>
            </w:r>
          </w:p>
          <w:p w14:paraId="47C99D18" w14:textId="5DCAE68A" w:rsidR="000F4B4A" w:rsidRPr="005F123B" w:rsidRDefault="000F4B4A" w:rsidP="000F4B4A">
            <w:r w:rsidRPr="005F123B">
              <w:t>02</w:t>
            </w:r>
            <w:r w:rsidR="005F123B" w:rsidRPr="005F123B">
              <w:t>1003</w:t>
            </w:r>
            <w:r w:rsidRPr="005F123B">
              <w:t>_</w:t>
            </w:r>
            <w:r w:rsidR="005F123B" w:rsidRPr="005F123B">
              <w:t>cd</w:t>
            </w:r>
            <w:r w:rsidRPr="005F123B">
              <w:t>.</w:t>
            </w:r>
            <w:r w:rsidR="005F123B" w:rsidRPr="005F123B">
              <w:t>dgn</w:t>
            </w:r>
          </w:p>
          <w:p w14:paraId="1C9C8D65" w14:textId="57B6CA8F" w:rsidR="000F4B4A" w:rsidRPr="005F123B" w:rsidRDefault="000F4B4A" w:rsidP="000F4B4A">
            <w:r w:rsidRPr="005F123B">
              <w:t>02</w:t>
            </w:r>
            <w:r w:rsidR="005F123B" w:rsidRPr="005F123B">
              <w:t>2001</w:t>
            </w:r>
            <w:r w:rsidRPr="005F123B">
              <w:t>_</w:t>
            </w:r>
            <w:r w:rsidR="005F123B" w:rsidRPr="005F123B">
              <w:t>ec</w:t>
            </w:r>
            <w:r w:rsidRPr="005F123B">
              <w:t>.</w:t>
            </w:r>
            <w:r w:rsidR="005F123B" w:rsidRPr="005F123B">
              <w:t>dgn</w:t>
            </w:r>
          </w:p>
          <w:p w14:paraId="29F065F4" w14:textId="77777777" w:rsidR="003A4284" w:rsidRDefault="005F123B" w:rsidP="00C6587F">
            <w:r w:rsidRPr="005F123B">
              <w:t>022002_ec.dgn</w:t>
            </w:r>
          </w:p>
          <w:p w14:paraId="4FDD582B" w14:textId="3C53E818" w:rsidR="00BF3795" w:rsidRDefault="00BF3795" w:rsidP="00C6587F">
            <w:r w:rsidRPr="005F123B">
              <w:t>02200</w:t>
            </w:r>
            <w:r>
              <w:t>3</w:t>
            </w:r>
            <w:r w:rsidRPr="005F123B">
              <w:t>_ec.dgn</w:t>
            </w:r>
          </w:p>
          <w:p w14:paraId="4E6D9125" w14:textId="47620671" w:rsidR="00BF3795" w:rsidRDefault="00BF3795" w:rsidP="00C6587F">
            <w:r w:rsidRPr="005F123B">
              <w:t>02200</w:t>
            </w:r>
            <w:r>
              <w:t>4</w:t>
            </w:r>
            <w:r w:rsidRPr="005F123B">
              <w:t>_ec.dgn</w:t>
            </w:r>
          </w:p>
          <w:p w14:paraId="1BDB6EB7" w14:textId="77777777" w:rsidR="00BF3795" w:rsidRDefault="00BF3795" w:rsidP="00C6587F">
            <w:r w:rsidRPr="005F123B">
              <w:t>02200</w:t>
            </w:r>
            <w:r>
              <w:t>5</w:t>
            </w:r>
            <w:r w:rsidRPr="005F123B">
              <w:t>_ec.dgn</w:t>
            </w:r>
          </w:p>
          <w:p w14:paraId="390668E2" w14:textId="23EB1E2B" w:rsidR="00BF3795" w:rsidRDefault="00BF3795" w:rsidP="00BF3795">
            <w:r w:rsidRPr="005F123B">
              <w:t>02200</w:t>
            </w:r>
            <w:r>
              <w:t>6</w:t>
            </w:r>
            <w:r w:rsidRPr="005F123B">
              <w:t>_ec.dgn</w:t>
            </w:r>
          </w:p>
          <w:p w14:paraId="45F2784C" w14:textId="744923FB" w:rsidR="00BF3795" w:rsidRDefault="00BF3795" w:rsidP="00BF3795">
            <w:r w:rsidRPr="005F123B">
              <w:t>02200</w:t>
            </w:r>
            <w:r>
              <w:t>7</w:t>
            </w:r>
            <w:r w:rsidRPr="005F123B">
              <w:t>_ec.dgn</w:t>
            </w:r>
          </w:p>
          <w:p w14:paraId="01FDDF6B" w14:textId="6A497D8A" w:rsidR="00BF3795" w:rsidRDefault="00BF3795" w:rsidP="00BF3795">
            <w:r w:rsidRPr="005F123B">
              <w:t>02200</w:t>
            </w:r>
            <w:r>
              <w:t>8</w:t>
            </w:r>
            <w:r w:rsidRPr="005F123B">
              <w:t>_ec.dgn</w:t>
            </w:r>
          </w:p>
          <w:p w14:paraId="0370BD41" w14:textId="6A015FA2" w:rsidR="00BF3795" w:rsidRDefault="00BF3795" w:rsidP="00BF3795">
            <w:r w:rsidRPr="005F123B">
              <w:t>02200</w:t>
            </w:r>
            <w:r>
              <w:t>9</w:t>
            </w:r>
            <w:r w:rsidRPr="005F123B">
              <w:t>_ec.dgn</w:t>
            </w:r>
          </w:p>
          <w:p w14:paraId="17190EA1" w14:textId="385C4725" w:rsidR="00BF3795" w:rsidRDefault="00BF3795" w:rsidP="00BF3795">
            <w:r w:rsidRPr="005F123B">
              <w:t>0220</w:t>
            </w:r>
            <w:r>
              <w:t>10</w:t>
            </w:r>
            <w:r w:rsidRPr="005F123B">
              <w:t>_ec.dgn</w:t>
            </w:r>
          </w:p>
          <w:p w14:paraId="375300CF" w14:textId="333F0E3E" w:rsidR="00BF3795" w:rsidRDefault="00BF3795" w:rsidP="00BF3795">
            <w:r w:rsidRPr="005F123B">
              <w:t>0220</w:t>
            </w:r>
            <w:r>
              <w:t>11</w:t>
            </w:r>
            <w:r w:rsidRPr="005F123B">
              <w:t>_ec.dgn</w:t>
            </w:r>
          </w:p>
          <w:p w14:paraId="0652D6FD" w14:textId="5825160D" w:rsidR="00BF3795" w:rsidRDefault="00BF3795" w:rsidP="00BF3795">
            <w:r w:rsidRPr="005F123B">
              <w:t>0220</w:t>
            </w:r>
            <w:r>
              <w:t>12</w:t>
            </w:r>
            <w:r w:rsidRPr="005F123B">
              <w:t>_ec.dgn</w:t>
            </w:r>
          </w:p>
          <w:p w14:paraId="330E522C" w14:textId="174E6A05" w:rsidR="00BF3795" w:rsidRDefault="00BF3795" w:rsidP="00BF3795">
            <w:r w:rsidRPr="005F123B">
              <w:t>0220</w:t>
            </w:r>
            <w:r>
              <w:t>13</w:t>
            </w:r>
            <w:r w:rsidRPr="005F123B">
              <w:t>_ec.dgn</w:t>
            </w:r>
          </w:p>
          <w:p w14:paraId="4773268B" w14:textId="4A646E4E" w:rsidR="00BF3795" w:rsidRDefault="00BF3795" w:rsidP="00BF3795">
            <w:r w:rsidRPr="005F123B">
              <w:t>0220</w:t>
            </w:r>
            <w:r>
              <w:t>14</w:t>
            </w:r>
            <w:r w:rsidRPr="005F123B">
              <w:t>_ec.dgn</w:t>
            </w:r>
          </w:p>
          <w:p w14:paraId="279A840E" w14:textId="2B9BD855" w:rsidR="00BF3795" w:rsidRDefault="00BF3795" w:rsidP="00BF3795">
            <w:r w:rsidRPr="005F123B">
              <w:t>0220</w:t>
            </w:r>
            <w:r>
              <w:t>15</w:t>
            </w:r>
            <w:r w:rsidRPr="005F123B">
              <w:t>_ec.dgn</w:t>
            </w:r>
          </w:p>
          <w:p w14:paraId="6DC8D397" w14:textId="4A86B9D7" w:rsidR="00BF3795" w:rsidRDefault="00BF3795" w:rsidP="00BF3795">
            <w:r w:rsidRPr="005F123B">
              <w:t>0220</w:t>
            </w:r>
            <w:r>
              <w:t>16</w:t>
            </w:r>
            <w:r w:rsidRPr="005F123B">
              <w:t>_ec.dgn</w:t>
            </w:r>
          </w:p>
          <w:p w14:paraId="2B251297" w14:textId="448BA8EF" w:rsidR="00BF3795" w:rsidRDefault="00BF3795" w:rsidP="00BF3795">
            <w:r w:rsidRPr="005F123B">
              <w:t>0220</w:t>
            </w:r>
            <w:r>
              <w:t>17</w:t>
            </w:r>
            <w:r w:rsidRPr="005F123B">
              <w:t>_ec.dgn</w:t>
            </w:r>
          </w:p>
          <w:p w14:paraId="4846EF91" w14:textId="773DF244" w:rsidR="00BF3795" w:rsidRDefault="00BF3795" w:rsidP="00BF3795">
            <w:r w:rsidRPr="005F123B">
              <w:t>0220</w:t>
            </w:r>
            <w:r>
              <w:t>18</w:t>
            </w:r>
            <w:r w:rsidRPr="005F123B">
              <w:t>_ec.dgn</w:t>
            </w:r>
          </w:p>
          <w:p w14:paraId="646156CE" w14:textId="4CB5ABDA" w:rsidR="00BF3795" w:rsidRDefault="00BF3795" w:rsidP="00BF3795">
            <w:r w:rsidRPr="005F123B">
              <w:t>0220</w:t>
            </w:r>
            <w:r>
              <w:t>19</w:t>
            </w:r>
            <w:r w:rsidRPr="005F123B">
              <w:t>_ec.dgn</w:t>
            </w:r>
          </w:p>
          <w:p w14:paraId="054C0178" w14:textId="2CCA381C" w:rsidR="00BF3795" w:rsidRDefault="00BF3795" w:rsidP="00BF3795">
            <w:r w:rsidRPr="005F123B">
              <w:t>0220</w:t>
            </w:r>
            <w:r>
              <w:t>20</w:t>
            </w:r>
            <w:r w:rsidRPr="005F123B">
              <w:t>_ec.dgn</w:t>
            </w:r>
          </w:p>
          <w:p w14:paraId="4FE109E5" w14:textId="6BCB1CAB" w:rsidR="00BF3795" w:rsidRDefault="00BF3795" w:rsidP="00BF3795">
            <w:r w:rsidRPr="005F123B">
              <w:t>0220</w:t>
            </w:r>
            <w:r>
              <w:t>21</w:t>
            </w:r>
            <w:r w:rsidRPr="005F123B">
              <w:t>_ec.dgn</w:t>
            </w:r>
          </w:p>
          <w:p w14:paraId="074583F7" w14:textId="594384D8" w:rsidR="00BF3795" w:rsidRDefault="00BF3795" w:rsidP="00BF3795">
            <w:r w:rsidRPr="005F123B">
              <w:t>0220</w:t>
            </w:r>
            <w:r>
              <w:t>22</w:t>
            </w:r>
            <w:r w:rsidRPr="005F123B">
              <w:t>_ec.dgn</w:t>
            </w:r>
          </w:p>
          <w:p w14:paraId="10E4522E" w14:textId="6BC309E1" w:rsidR="00BF3795" w:rsidRDefault="00BF3795" w:rsidP="00BF3795">
            <w:r w:rsidRPr="005F123B">
              <w:t>0220</w:t>
            </w:r>
            <w:r>
              <w:t>23</w:t>
            </w:r>
            <w:r w:rsidRPr="005F123B">
              <w:t>_ec.dgn</w:t>
            </w:r>
          </w:p>
          <w:p w14:paraId="22317213" w14:textId="10B3A3CE" w:rsidR="00BF3795" w:rsidRDefault="00BF3795" w:rsidP="00BF3795">
            <w:r w:rsidRPr="005F123B">
              <w:t>0220</w:t>
            </w:r>
            <w:r>
              <w:t>24</w:t>
            </w:r>
            <w:r w:rsidRPr="005F123B">
              <w:t>_ec.dgn</w:t>
            </w:r>
          </w:p>
          <w:p w14:paraId="5DF201B1" w14:textId="1407D2AF" w:rsidR="00BF3795" w:rsidRDefault="00BF3795" w:rsidP="00BF3795">
            <w:r w:rsidRPr="005F123B">
              <w:t>0220</w:t>
            </w:r>
            <w:r>
              <w:t>25</w:t>
            </w:r>
            <w:r w:rsidRPr="005F123B">
              <w:t>_ec.dgn</w:t>
            </w:r>
          </w:p>
          <w:p w14:paraId="2837C562" w14:textId="0CBDBFD1" w:rsidR="00BF3795" w:rsidRDefault="00BF3795" w:rsidP="00BF3795">
            <w:r w:rsidRPr="005F123B">
              <w:t>0220</w:t>
            </w:r>
            <w:r>
              <w:t>26</w:t>
            </w:r>
            <w:r w:rsidRPr="005F123B">
              <w:t>_ec.dgn</w:t>
            </w:r>
          </w:p>
          <w:p w14:paraId="7E9C1185" w14:textId="03D5DAD0" w:rsidR="00BF3795" w:rsidRDefault="00BF3795" w:rsidP="00BF3795">
            <w:r w:rsidRPr="005F123B">
              <w:t>0220</w:t>
            </w:r>
            <w:r>
              <w:t>27</w:t>
            </w:r>
            <w:r w:rsidRPr="005F123B">
              <w:t>_ec.dgn</w:t>
            </w:r>
          </w:p>
          <w:p w14:paraId="4459221D" w14:textId="1905CBC9" w:rsidR="00BF3795" w:rsidRDefault="00BF3795" w:rsidP="00BF3795">
            <w:r w:rsidRPr="005F123B">
              <w:t>0220</w:t>
            </w:r>
            <w:r>
              <w:t>28</w:t>
            </w:r>
            <w:r w:rsidRPr="005F123B">
              <w:t>_ec.dgn</w:t>
            </w:r>
          </w:p>
          <w:p w14:paraId="2A7E83AF" w14:textId="09C6DCED" w:rsidR="00BF3795" w:rsidRDefault="00BF3795" w:rsidP="00BF3795">
            <w:r w:rsidRPr="005F123B">
              <w:t>0220</w:t>
            </w:r>
            <w:r>
              <w:t>29</w:t>
            </w:r>
            <w:r w:rsidRPr="005F123B">
              <w:t>_ec.dgn</w:t>
            </w:r>
          </w:p>
          <w:p w14:paraId="2D1638DB" w14:textId="7B9F4B9F" w:rsidR="00BF3795" w:rsidRDefault="00BF3795" w:rsidP="00BF3795">
            <w:r w:rsidRPr="005F123B">
              <w:t>0220</w:t>
            </w:r>
            <w:r>
              <w:t>30</w:t>
            </w:r>
            <w:r w:rsidRPr="005F123B">
              <w:t>_ec.dgn</w:t>
            </w:r>
          </w:p>
          <w:p w14:paraId="488FEB58" w14:textId="08625098" w:rsidR="00BF3795" w:rsidRDefault="00BF3795" w:rsidP="00BF3795">
            <w:r w:rsidRPr="005F123B">
              <w:t>0220</w:t>
            </w:r>
            <w:r>
              <w:t>31</w:t>
            </w:r>
            <w:r w:rsidRPr="005F123B">
              <w:t>_ec.dgn</w:t>
            </w:r>
          </w:p>
          <w:p w14:paraId="54447B3D" w14:textId="02894123" w:rsidR="00BF3795" w:rsidRDefault="00BF3795" w:rsidP="00BF3795">
            <w:r w:rsidRPr="005F123B">
              <w:t>0220</w:t>
            </w:r>
            <w:r>
              <w:t>32</w:t>
            </w:r>
            <w:r w:rsidRPr="005F123B">
              <w:t>_ec.dgn</w:t>
            </w:r>
          </w:p>
          <w:p w14:paraId="6238BF0E" w14:textId="6C000B27" w:rsidR="00BF3795" w:rsidRDefault="00BF3795" w:rsidP="00BF3795">
            <w:r w:rsidRPr="005F123B">
              <w:t>0220</w:t>
            </w:r>
            <w:r>
              <w:t>33</w:t>
            </w:r>
            <w:r w:rsidRPr="005F123B">
              <w:t>_ec.dgn</w:t>
            </w:r>
          </w:p>
          <w:p w14:paraId="2A622C40" w14:textId="77777777" w:rsidR="00BF3795" w:rsidRDefault="00BF3795" w:rsidP="00C6587F">
            <w:r>
              <w:t>025001_tc.dgn</w:t>
            </w:r>
          </w:p>
          <w:p w14:paraId="5B548B1F" w14:textId="063DEC42" w:rsidR="00BF3795" w:rsidRDefault="00BF3795" w:rsidP="00BF3795">
            <w:r>
              <w:t>025002_tc.dgn</w:t>
            </w:r>
          </w:p>
          <w:p w14:paraId="556A18D9" w14:textId="7FA58EA7" w:rsidR="00BF3795" w:rsidRDefault="00BF3795" w:rsidP="00BF3795">
            <w:r>
              <w:lastRenderedPageBreak/>
              <w:t>025003_tc.dgn</w:t>
            </w:r>
          </w:p>
          <w:p w14:paraId="3B7B5D29" w14:textId="77777777" w:rsidR="00BF3795" w:rsidRDefault="00BF3795" w:rsidP="00C6587F">
            <w:r>
              <w:t>026101_S3A.dgn</w:t>
            </w:r>
          </w:p>
          <w:p w14:paraId="69F28F60" w14:textId="32D9F104" w:rsidR="00BF3795" w:rsidRDefault="00BF3795" w:rsidP="00BF3795">
            <w:r>
              <w:t>026102_S3B.dgn</w:t>
            </w:r>
          </w:p>
          <w:p w14:paraId="197351F5" w14:textId="7AED1D4D" w:rsidR="00BF3795" w:rsidRDefault="00BF3795" w:rsidP="00BF3795">
            <w:r>
              <w:t>026215_S3C.dgn</w:t>
            </w:r>
          </w:p>
          <w:p w14:paraId="781BF60C" w14:textId="4AF98B77" w:rsidR="00BF3795" w:rsidRDefault="00BF3795" w:rsidP="00BF3795">
            <w:r>
              <w:t>026216_S3C.dgn</w:t>
            </w:r>
          </w:p>
          <w:p w14:paraId="62683363" w14:textId="76F4843E" w:rsidR="00BF3795" w:rsidRDefault="00BF3795" w:rsidP="00BF3795">
            <w:r>
              <w:t>026321_S4.dgn</w:t>
            </w:r>
          </w:p>
          <w:p w14:paraId="2415CB99" w14:textId="78706AF7" w:rsidR="00BF3795" w:rsidRDefault="00BF3795" w:rsidP="00BF3795">
            <w:r>
              <w:t>026322_S4.dgn</w:t>
            </w:r>
          </w:p>
          <w:p w14:paraId="22CDA685" w14:textId="0C925C2A" w:rsidR="00BF3795" w:rsidRDefault="00BF3795" w:rsidP="00BF3795">
            <w:r>
              <w:t>026323_S4.dgn</w:t>
            </w:r>
          </w:p>
          <w:p w14:paraId="4679F6AF" w14:textId="2EF07219" w:rsidR="00BF3795" w:rsidRDefault="00BF3795" w:rsidP="00BF3795">
            <w:r>
              <w:t>026323a_S4.dgn</w:t>
            </w:r>
          </w:p>
          <w:p w14:paraId="73306633" w14:textId="5193023C" w:rsidR="00BF3795" w:rsidRDefault="00BF3795" w:rsidP="00BF3795">
            <w:r>
              <w:t>026324_S4.dgn</w:t>
            </w:r>
          </w:p>
          <w:p w14:paraId="4FF98485" w14:textId="466B8347" w:rsidR="00BF3795" w:rsidRDefault="00BF3795" w:rsidP="00BF3795">
            <w:r>
              <w:t>026325_S4.dgn</w:t>
            </w:r>
          </w:p>
          <w:p w14:paraId="325DC034" w14:textId="57D7CB74" w:rsidR="00BF3795" w:rsidRDefault="00BF3795" w:rsidP="00BF3795">
            <w:r>
              <w:t>026326_S4.dgn</w:t>
            </w:r>
          </w:p>
          <w:p w14:paraId="51A35538" w14:textId="2F238D88" w:rsidR="00BF3795" w:rsidRDefault="00BF3795" w:rsidP="00BF3795">
            <w:r>
              <w:t>026327_S4.dgn</w:t>
            </w:r>
          </w:p>
          <w:p w14:paraId="02092661" w14:textId="572486A1" w:rsidR="00BF3795" w:rsidRDefault="00BF3795" w:rsidP="00BF3795">
            <w:r>
              <w:t>026328_S4.dgn</w:t>
            </w:r>
          </w:p>
          <w:p w14:paraId="34121355" w14:textId="54DD1D8C" w:rsidR="00BF3795" w:rsidRDefault="00BF3795" w:rsidP="00BF3795">
            <w:r>
              <w:t>026329_S4.dgn</w:t>
            </w:r>
          </w:p>
          <w:p w14:paraId="347C7149" w14:textId="7078E8EC" w:rsidR="00BF3795" w:rsidRDefault="00BF3795" w:rsidP="00BF3795">
            <w:r>
              <w:t>026330_S4.dgn</w:t>
            </w:r>
          </w:p>
          <w:p w14:paraId="2512B9FD" w14:textId="4002FE7D" w:rsidR="00BF3795" w:rsidRDefault="00BF3795" w:rsidP="00BF3795">
            <w:r>
              <w:t>026331_S4.dgn</w:t>
            </w:r>
          </w:p>
          <w:p w14:paraId="1F9B5747" w14:textId="541A1B65" w:rsidR="00BF3795" w:rsidRDefault="00BF3795" w:rsidP="00BF3795">
            <w:r>
              <w:t>026332_S4.dgn</w:t>
            </w:r>
          </w:p>
          <w:p w14:paraId="25700394" w14:textId="11B43477" w:rsidR="00BF3795" w:rsidRDefault="00BF3795" w:rsidP="00BF3795">
            <w:r>
              <w:t>026333_S4.dgn</w:t>
            </w:r>
          </w:p>
          <w:p w14:paraId="554614DD" w14:textId="69A7D83A" w:rsidR="00BF3795" w:rsidRDefault="00BF3795" w:rsidP="00BF3795">
            <w:r>
              <w:t>026334_S4.dgn</w:t>
            </w:r>
          </w:p>
          <w:p w14:paraId="671F1B7C" w14:textId="28D4B182" w:rsidR="00BF3795" w:rsidRDefault="00BF3795" w:rsidP="00BF3795">
            <w:r>
              <w:t>027001_dt.dgn</w:t>
            </w:r>
          </w:p>
          <w:p w14:paraId="61B755CB" w14:textId="1F3B5C4C" w:rsidR="00BF3795" w:rsidRDefault="00BF3795" w:rsidP="00BF3795">
            <w:r>
              <w:t>027002_dt.dgn</w:t>
            </w:r>
          </w:p>
          <w:p w14:paraId="51633798" w14:textId="057C353E" w:rsidR="00BF3795" w:rsidRDefault="00BF3795" w:rsidP="00BF3795">
            <w:r>
              <w:t>027003_dt.dgn</w:t>
            </w:r>
          </w:p>
          <w:p w14:paraId="6658B3CF" w14:textId="41BB1C4D" w:rsidR="00BF3795" w:rsidRDefault="00BF3795" w:rsidP="00BF3795">
            <w:r>
              <w:t>027004_dt.dgn</w:t>
            </w:r>
          </w:p>
          <w:p w14:paraId="73F6F41F" w14:textId="372EFAA3" w:rsidR="00BF3795" w:rsidRDefault="00BF3795" w:rsidP="00BF3795">
            <w:r>
              <w:t>027005_dt.dgn</w:t>
            </w:r>
          </w:p>
          <w:p w14:paraId="62181EA6" w14:textId="08DFDC87" w:rsidR="00BF3795" w:rsidRDefault="00BF3795" w:rsidP="00BF3795">
            <w:r>
              <w:t>027006_dt.dgn</w:t>
            </w:r>
          </w:p>
          <w:p w14:paraId="525CAFE1" w14:textId="3C587DF1" w:rsidR="00BF3795" w:rsidRDefault="00BF3795" w:rsidP="00BF3795">
            <w:r>
              <w:t>027007_dt.dgn</w:t>
            </w:r>
          </w:p>
          <w:p w14:paraId="48D421F4" w14:textId="3B43F7A1" w:rsidR="00BF3795" w:rsidRDefault="00BF3795" w:rsidP="00BF3795">
            <w:r>
              <w:t>027008_dt.dgn</w:t>
            </w:r>
          </w:p>
          <w:p w14:paraId="0D2777F8" w14:textId="6FEF70A1" w:rsidR="00BF3795" w:rsidRDefault="00BF3795" w:rsidP="00BF3795">
            <w:r>
              <w:t>027009_dt.dgn</w:t>
            </w:r>
          </w:p>
          <w:p w14:paraId="3E320EE7" w14:textId="3302CD4F" w:rsidR="00BF3795" w:rsidRDefault="00BF3795" w:rsidP="00BF3795">
            <w:r>
              <w:t>027010_dt.dgn</w:t>
            </w:r>
          </w:p>
          <w:p w14:paraId="21729B65" w14:textId="59E121B1" w:rsidR="00BF3795" w:rsidRDefault="00BF3795" w:rsidP="00BF3795">
            <w:r>
              <w:t>027011_dt.dgn</w:t>
            </w:r>
          </w:p>
          <w:p w14:paraId="7F58EEB7" w14:textId="77777777" w:rsidR="00BF3795" w:rsidRDefault="00BF3795" w:rsidP="00C6587F">
            <w:r>
              <w:t>027201_ad.dgn</w:t>
            </w:r>
          </w:p>
          <w:p w14:paraId="4F7B7956" w14:textId="77777777" w:rsidR="00BF3795" w:rsidRDefault="00BF3795" w:rsidP="00C6587F">
            <w:r>
              <w:t>027202_ad.dgn</w:t>
            </w:r>
          </w:p>
          <w:p w14:paraId="077C1440" w14:textId="77777777" w:rsidR="00BF3795" w:rsidRDefault="00BF3795" w:rsidP="00C6587F">
            <w:r>
              <w:t>050101_pp.dgn</w:t>
            </w:r>
          </w:p>
          <w:p w14:paraId="5A09221A" w14:textId="77777777" w:rsidR="00BF3795" w:rsidRDefault="00BF3795" w:rsidP="00C6587F">
            <w:r>
              <w:t>050102_pp.dgn</w:t>
            </w:r>
          </w:p>
          <w:p w14:paraId="03AA8FC0" w14:textId="77777777" w:rsidR="00220DEA" w:rsidRDefault="00220DEA" w:rsidP="00C6587F">
            <w:r>
              <w:t>090201_xs_USH45_SC.dgn</w:t>
            </w:r>
          </w:p>
          <w:p w14:paraId="1F65D590" w14:textId="1B737343" w:rsidR="00220DEA" w:rsidRDefault="00220DEA" w:rsidP="00220DEA">
            <w:r>
              <w:t>090202_xs_USH45_NC.dgn</w:t>
            </w:r>
          </w:p>
          <w:p w14:paraId="20BEB6A7" w14:textId="2740BA42" w:rsidR="00220DEA" w:rsidRDefault="00220DEA" w:rsidP="00220DEA">
            <w:r>
              <w:t>090203_xs_USH45_SC_REM.dgn</w:t>
            </w:r>
          </w:p>
          <w:p w14:paraId="4F71E721" w14:textId="3DCFA3C8" w:rsidR="00220DEA" w:rsidRDefault="00220DEA" w:rsidP="00220DEA">
            <w:r>
              <w:t>090204_xs_USH45_NC_REM.dgn</w:t>
            </w:r>
          </w:p>
          <w:p w14:paraId="5A59C79B" w14:textId="175DC711" w:rsidR="00220DEA" w:rsidRPr="005F123B" w:rsidRDefault="00220DEA" w:rsidP="00C6587F"/>
        </w:tc>
        <w:tc>
          <w:tcPr>
            <w:tcW w:w="9355" w:type="dxa"/>
            <w:shd w:val="clear" w:color="auto" w:fill="auto"/>
          </w:tcPr>
          <w:p w14:paraId="6051D085" w14:textId="422D8E90" w:rsidR="00175118" w:rsidRPr="005F123B" w:rsidRDefault="00175118" w:rsidP="00175118">
            <w:pPr>
              <w:pStyle w:val="Header"/>
              <w:tabs>
                <w:tab w:val="clear" w:pos="4320"/>
                <w:tab w:val="clear" w:pos="8640"/>
              </w:tabs>
              <w:rPr>
                <w:b/>
                <w:color w:val="000000" w:themeColor="text1"/>
                <w:sz w:val="22"/>
                <w:u w:val="single"/>
              </w:rPr>
            </w:pPr>
            <w:r w:rsidRPr="005F123B">
              <w:rPr>
                <w:b/>
                <w:color w:val="000000" w:themeColor="text1"/>
                <w:sz w:val="22"/>
                <w:u w:val="single"/>
              </w:rPr>
              <w:lastRenderedPageBreak/>
              <w:t>Reference</w:t>
            </w:r>
          </w:p>
          <w:p w14:paraId="4929C660" w14:textId="25DF7839" w:rsidR="00507F65" w:rsidRDefault="002433A4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Background reference for STH 145</w:t>
            </w:r>
          </w:p>
          <w:p w14:paraId="549B7A3B" w14:textId="188A462B" w:rsidR="00391076" w:rsidRDefault="002433A4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Background reference for detours</w:t>
            </w:r>
          </w:p>
          <w:p w14:paraId="660D557D" w14:textId="2F285C5B" w:rsidR="00391076" w:rsidRDefault="002433A4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legend</w:t>
            </w:r>
          </w:p>
          <w:p w14:paraId="0D5893B6" w14:textId="71B0CCCE" w:rsidR="00391076" w:rsidRDefault="002433A4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Aerial</w:t>
            </w:r>
          </w:p>
          <w:p w14:paraId="76469B25" w14:textId="1D0BA3D8" w:rsidR="00391076" w:rsidRDefault="002433A4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Crossover alignment</w:t>
            </w:r>
          </w:p>
          <w:p w14:paraId="5040ED48" w14:textId="6908710D" w:rsidR="00391076" w:rsidRDefault="002433A4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Labels</w:t>
            </w:r>
          </w:p>
          <w:p w14:paraId="38368819" w14:textId="69634757" w:rsidR="00391076" w:rsidRDefault="002433A4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Erosion Control </w:t>
            </w:r>
            <w:r w:rsidR="005A1048">
              <w:rPr>
                <w:color w:val="000000" w:themeColor="text1"/>
              </w:rPr>
              <w:t>Areas</w:t>
            </w:r>
          </w:p>
          <w:p w14:paraId="40B0358F" w14:textId="61FA7F71" w:rsidR="00391076" w:rsidRDefault="005A1048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Profile for north crossover</w:t>
            </w:r>
          </w:p>
          <w:p w14:paraId="77C93464" w14:textId="4737AC57" w:rsidR="00391076" w:rsidRDefault="005A1048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Profile for south crossover</w:t>
            </w:r>
          </w:p>
          <w:p w14:paraId="7E6B0616" w14:textId="50A2AF2F" w:rsidR="00391076" w:rsidRDefault="005A1048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Proposed crossover file</w:t>
            </w:r>
          </w:p>
          <w:p w14:paraId="197BB066" w14:textId="4627B30A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North Crossover cross sections</w:t>
            </w:r>
          </w:p>
          <w:p w14:paraId="02B297ED" w14:textId="20C15CBD" w:rsidR="00F00AD3" w:rsidRDefault="00F00AD3" w:rsidP="00F00A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North Crossover removal cross sections</w:t>
            </w:r>
          </w:p>
          <w:p w14:paraId="2EEDBEF2" w14:textId="7073EE59" w:rsidR="00F00AD3" w:rsidRDefault="00F00AD3" w:rsidP="00F00A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South Crossover cross sections</w:t>
            </w:r>
          </w:p>
          <w:p w14:paraId="71C321CD" w14:textId="247BCCA1" w:rsidR="00F00AD3" w:rsidRDefault="00F00AD3" w:rsidP="00F00A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South Crossover removal cross sections</w:t>
            </w:r>
          </w:p>
          <w:p w14:paraId="27E6AF59" w14:textId="1F7593EB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Slope intercepts</w:t>
            </w:r>
          </w:p>
          <w:p w14:paraId="05C7FD2F" w14:textId="58D99A4D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Stage 3A traffic control layout</w:t>
            </w:r>
          </w:p>
          <w:p w14:paraId="01D7FC5F" w14:textId="73C99391" w:rsidR="00F00AD3" w:rsidRDefault="00F00AD3" w:rsidP="00F00A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Stage 3B traffic control layout</w:t>
            </w:r>
          </w:p>
          <w:p w14:paraId="7E6D202E" w14:textId="380EEBAC" w:rsidR="00F00AD3" w:rsidRDefault="00F00AD3" w:rsidP="00F00A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Stage 3C traffic control layout</w:t>
            </w:r>
          </w:p>
          <w:p w14:paraId="16D158E4" w14:textId="0784319B" w:rsidR="00F00AD3" w:rsidRDefault="00F00AD3" w:rsidP="00F00A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Stage 4 traffic control layout</w:t>
            </w:r>
          </w:p>
          <w:p w14:paraId="13955C90" w14:textId="6080E483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STH 145 traffic control layout</w:t>
            </w:r>
          </w:p>
          <w:p w14:paraId="5690BB99" w14:textId="49CAB7A5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North Crossover cross section border</w:t>
            </w:r>
          </w:p>
          <w:p w14:paraId="2EF8F40B" w14:textId="3BB4B0B6" w:rsidR="00F00AD3" w:rsidRDefault="00F00AD3" w:rsidP="00F00A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North Crossover removal cross section border</w:t>
            </w:r>
          </w:p>
          <w:p w14:paraId="1FB71B86" w14:textId="7A3A8209" w:rsidR="00F00AD3" w:rsidRDefault="00F00AD3" w:rsidP="00F00A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South Crossover cross section border</w:t>
            </w:r>
          </w:p>
          <w:p w14:paraId="4EA79445" w14:textId="1DEBA960" w:rsidR="00F00AD3" w:rsidRDefault="00F00AD3" w:rsidP="00F00AD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South Crossover removal cross section border</w:t>
            </w:r>
          </w:p>
          <w:p w14:paraId="1D0A8267" w14:textId="0DF94326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Heavy Duty Silt Fence detail</w:t>
            </w:r>
          </w:p>
          <w:p w14:paraId="2E09B63C" w14:textId="336641B5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legend</w:t>
            </w:r>
          </w:p>
          <w:p w14:paraId="6658A11E" w14:textId="73D1EBCC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Traffic control legend</w:t>
            </w:r>
          </w:p>
          <w:p w14:paraId="6F0D4D67" w14:textId="5ABFEA0D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Existing Utility file</w:t>
            </w:r>
          </w:p>
          <w:p w14:paraId="4BA01884" w14:textId="54AA22BE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Alignment file</w:t>
            </w:r>
          </w:p>
          <w:p w14:paraId="47903B57" w14:textId="2D139E98" w:rsidR="00391076" w:rsidRDefault="00F00AD3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Topo file</w:t>
            </w:r>
          </w:p>
          <w:p w14:paraId="7E51F692" w14:textId="77777777" w:rsidR="00391076" w:rsidRPr="005F123B" w:rsidRDefault="00391076" w:rsidP="007C378B">
            <w:pPr>
              <w:rPr>
                <w:color w:val="000000" w:themeColor="text1"/>
              </w:rPr>
            </w:pPr>
          </w:p>
          <w:p w14:paraId="67E13E9A" w14:textId="15635BC8" w:rsidR="00175118" w:rsidRPr="005F123B" w:rsidRDefault="00175118" w:rsidP="00175118">
            <w:pPr>
              <w:pStyle w:val="Header"/>
              <w:tabs>
                <w:tab w:val="clear" w:pos="4320"/>
                <w:tab w:val="clear" w:pos="8640"/>
              </w:tabs>
              <w:rPr>
                <w:b/>
                <w:color w:val="000000" w:themeColor="text1"/>
                <w:sz w:val="22"/>
                <w:u w:val="single"/>
              </w:rPr>
            </w:pPr>
            <w:proofErr w:type="spellStart"/>
            <w:r w:rsidRPr="005F123B">
              <w:rPr>
                <w:b/>
                <w:color w:val="000000" w:themeColor="text1"/>
                <w:sz w:val="22"/>
                <w:u w:val="single"/>
              </w:rPr>
              <w:t>Plansheets</w:t>
            </w:r>
            <w:proofErr w:type="spellEnd"/>
          </w:p>
          <w:p w14:paraId="2A6B7354" w14:textId="25CE0A04" w:rsidR="00C6587F" w:rsidRPr="005F123B" w:rsidRDefault="00C6587F" w:rsidP="00175118">
            <w:pPr>
              <w:pStyle w:val="Header"/>
              <w:rPr>
                <w:color w:val="000000" w:themeColor="text1"/>
              </w:rPr>
            </w:pPr>
            <w:r w:rsidRPr="005F123B">
              <w:rPr>
                <w:color w:val="000000" w:themeColor="text1"/>
              </w:rPr>
              <w:t>Construction Details</w:t>
            </w:r>
          </w:p>
          <w:p w14:paraId="4D9B9FEC" w14:textId="77777777" w:rsidR="003334D9" w:rsidRPr="005F123B" w:rsidRDefault="003334D9" w:rsidP="003334D9">
            <w:pPr>
              <w:pStyle w:val="Header"/>
              <w:rPr>
                <w:color w:val="000000" w:themeColor="text1"/>
              </w:rPr>
            </w:pPr>
            <w:r w:rsidRPr="005F123B">
              <w:rPr>
                <w:color w:val="000000" w:themeColor="text1"/>
              </w:rPr>
              <w:t>Construction Details</w:t>
            </w:r>
          </w:p>
          <w:p w14:paraId="3E579B4B" w14:textId="77777777" w:rsidR="003334D9" w:rsidRPr="005F123B" w:rsidRDefault="003334D9" w:rsidP="003334D9">
            <w:pPr>
              <w:pStyle w:val="Header"/>
              <w:rPr>
                <w:color w:val="000000" w:themeColor="text1"/>
              </w:rPr>
            </w:pPr>
            <w:r w:rsidRPr="005F123B">
              <w:rPr>
                <w:color w:val="000000" w:themeColor="text1"/>
              </w:rPr>
              <w:t>Construction Details</w:t>
            </w:r>
          </w:p>
          <w:p w14:paraId="17A8D37C" w14:textId="761DEA95" w:rsidR="003334D9" w:rsidRDefault="003334D9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45CC220B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4342CA2D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7452F371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2D5220C0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42BF3267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3BFD6C4A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043028AE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46954DDD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68D8E908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6470B843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5359D2CE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37F91B54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6A9A2DF8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37E275BC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05CB83B1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6B87E155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56DC7762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62DCCE08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4BD8E42B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5AB6289A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194073C4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58A5D52F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6CF041A4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58131B0D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70019FE8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09606D7D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5354FE98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7EB7F12B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71AC0AA9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7021E1F7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5EE6A236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50E9D798" w14:textId="77777777" w:rsidR="003334D9" w:rsidRDefault="003334D9" w:rsidP="003334D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Erosion Control Plans</w:t>
            </w:r>
          </w:p>
          <w:p w14:paraId="6A76894B" w14:textId="77777777" w:rsidR="00C6587F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Typical Sections</w:t>
            </w:r>
          </w:p>
          <w:p w14:paraId="76F336BD" w14:textId="57D16FCF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Construction Details</w:t>
            </w:r>
          </w:p>
          <w:p w14:paraId="36F14546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Traffic Control Oversize/Overweight</w:t>
            </w:r>
          </w:p>
          <w:p w14:paraId="761D01C9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3A</w:t>
            </w:r>
          </w:p>
          <w:p w14:paraId="658D47ED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3B</w:t>
            </w:r>
          </w:p>
          <w:p w14:paraId="4C95BCF7" w14:textId="57A95256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3C</w:t>
            </w:r>
          </w:p>
          <w:p w14:paraId="40CABB9C" w14:textId="731637D5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3C</w:t>
            </w:r>
          </w:p>
          <w:p w14:paraId="7C9A617A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17507B74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6DEFC7DF" w14:textId="0D7147C1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2FA3267C" w14:textId="4DDA5CA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54F7B7EB" w14:textId="4D214C95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428D840D" w14:textId="1183C8C6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5B8BACC4" w14:textId="07BA02D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10BD95F5" w14:textId="060B9A59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171FF113" w14:textId="062CEA34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4E982139" w14:textId="04218444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44C19BB2" w14:textId="14DBE119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63E90907" w14:textId="52573EFE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38920A9B" w14:textId="781877FA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00CD888A" w14:textId="5DBFACA0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3E2ADD1C" w14:textId="1D4E6B3E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Traffic Control Stage 4</w:t>
            </w:r>
          </w:p>
          <w:p w14:paraId="3A55EB68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74D48208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178D652B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266EEAA1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082BEB53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17EF718C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57E3C9A5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58BBAB36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32A42284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5DCCEB02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19608964" w14:textId="77777777" w:rsidR="006A12F7" w:rsidRDefault="006A12F7" w:rsidP="006A12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Detour Route</w:t>
            </w:r>
          </w:p>
          <w:p w14:paraId="4F48E0A8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Alignment Plan</w:t>
            </w:r>
          </w:p>
          <w:p w14:paraId="55D41C68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Alignment Plan</w:t>
            </w:r>
          </w:p>
          <w:p w14:paraId="277F8BDC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Plan and Profile</w:t>
            </w:r>
          </w:p>
          <w:p w14:paraId="6C699FBC" w14:textId="77777777" w:rsidR="006A12F7" w:rsidRDefault="006A12F7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Plan and Profile</w:t>
            </w:r>
          </w:p>
          <w:p w14:paraId="0861AE31" w14:textId="77777777" w:rsidR="006A12F7" w:rsidRDefault="00895BE9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Cross Sections</w:t>
            </w:r>
          </w:p>
          <w:p w14:paraId="66E74F82" w14:textId="77777777" w:rsidR="00895BE9" w:rsidRDefault="00895BE9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Cross Sections</w:t>
            </w:r>
          </w:p>
          <w:p w14:paraId="0C21F570" w14:textId="77777777" w:rsidR="00895BE9" w:rsidRDefault="00895BE9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Cross Sections</w:t>
            </w:r>
          </w:p>
          <w:p w14:paraId="06066A07" w14:textId="62A65FFB" w:rsidR="00895BE9" w:rsidRPr="005F123B" w:rsidRDefault="00895BE9" w:rsidP="007C378B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Cross Sections</w:t>
            </w:r>
          </w:p>
        </w:tc>
      </w:tr>
    </w:tbl>
    <w:p w14:paraId="08E2B3F4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rPr>
          <w:color w:val="C00000"/>
        </w:rPr>
      </w:pPr>
    </w:p>
    <w:p w14:paraId="35884B29" w14:textId="77777777" w:rsidR="007F4758" w:rsidRPr="00767964" w:rsidRDefault="007F4758" w:rsidP="006555FA">
      <w:pPr>
        <w:pStyle w:val="Header"/>
        <w:tabs>
          <w:tab w:val="clear" w:pos="4320"/>
          <w:tab w:val="clear" w:pos="8640"/>
        </w:tabs>
        <w:rPr>
          <w:color w:val="C00000"/>
        </w:rPr>
      </w:pPr>
    </w:p>
    <w:p w14:paraId="0FD820FD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ind w:firstLine="720"/>
        <w:rPr>
          <w:color w:val="000000" w:themeColor="text1"/>
        </w:rPr>
      </w:pP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  <w:t>__________________________________________________</w:t>
      </w:r>
    </w:p>
    <w:p w14:paraId="71763298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ind w:firstLine="720"/>
        <w:rPr>
          <w:color w:val="000000" w:themeColor="text1"/>
        </w:rPr>
      </w:pP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  <w:t xml:space="preserve">   </w:t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  <w:t xml:space="preserve">    (Authorized Representative Signature)</w:t>
      </w:r>
      <w:r w:rsidRPr="00767964">
        <w:rPr>
          <w:color w:val="000000" w:themeColor="text1"/>
        </w:rPr>
        <w:tab/>
        <w:t xml:space="preserve">  (Date)</w:t>
      </w:r>
    </w:p>
    <w:p w14:paraId="5E7FE342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ind w:firstLine="720"/>
        <w:rPr>
          <w:color w:val="000000" w:themeColor="text1"/>
        </w:rPr>
      </w:pPr>
    </w:p>
    <w:p w14:paraId="6B3E467F" w14:textId="536258C4" w:rsidR="006555FA" w:rsidRPr="00767964" w:rsidRDefault="006555FA" w:rsidP="006555FA">
      <w:pPr>
        <w:pStyle w:val="Header"/>
        <w:tabs>
          <w:tab w:val="clear" w:pos="4320"/>
          <w:tab w:val="clear" w:pos="8640"/>
        </w:tabs>
        <w:ind w:firstLine="720"/>
        <w:rPr>
          <w:color w:val="000000" w:themeColor="text1"/>
        </w:rPr>
      </w:pP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  <w:t>____</w:t>
      </w:r>
      <w:r w:rsidR="000A6B4B" w:rsidRPr="000A6B4B">
        <w:rPr>
          <w:color w:val="000000" w:themeColor="text1"/>
          <w:u w:val="single"/>
        </w:rPr>
        <w:t>Doug Rogahn</w:t>
      </w:r>
      <w:r w:rsidRPr="00767964">
        <w:rPr>
          <w:color w:val="000000" w:themeColor="text1"/>
        </w:rPr>
        <w:t>_______________________________</w:t>
      </w:r>
    </w:p>
    <w:p w14:paraId="4F236913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ind w:firstLine="720"/>
        <w:rPr>
          <w:color w:val="000000" w:themeColor="text1"/>
        </w:rPr>
      </w:pP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  <w:t xml:space="preserve">    (Print Name)</w:t>
      </w:r>
    </w:p>
    <w:p w14:paraId="1C82F052" w14:textId="77777777" w:rsidR="006555FA" w:rsidRPr="00767964" w:rsidRDefault="006555FA" w:rsidP="006555FA">
      <w:pPr>
        <w:pStyle w:val="Header"/>
        <w:tabs>
          <w:tab w:val="clear" w:pos="4320"/>
          <w:tab w:val="clear" w:pos="8640"/>
        </w:tabs>
        <w:ind w:firstLine="720"/>
        <w:rPr>
          <w:color w:val="000000" w:themeColor="text1"/>
        </w:rPr>
      </w:pPr>
    </w:p>
    <w:p w14:paraId="664A3B46" w14:textId="482751E5" w:rsidR="006555FA" w:rsidRPr="00767964" w:rsidRDefault="006555FA" w:rsidP="006555FA">
      <w:pPr>
        <w:pStyle w:val="Header"/>
        <w:tabs>
          <w:tab w:val="clear" w:pos="4320"/>
          <w:tab w:val="clear" w:pos="8640"/>
        </w:tabs>
        <w:ind w:firstLine="720"/>
        <w:rPr>
          <w:color w:val="000000" w:themeColor="text1"/>
        </w:rPr>
      </w:pP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  <w:t>____</w:t>
      </w:r>
      <w:r w:rsidR="005F123B" w:rsidRPr="005F123B">
        <w:rPr>
          <w:color w:val="000000" w:themeColor="text1"/>
          <w:u w:val="single"/>
        </w:rPr>
        <w:t>Transportation Engineer</w:t>
      </w:r>
      <w:r w:rsidRPr="00767964">
        <w:rPr>
          <w:color w:val="000000" w:themeColor="text1"/>
        </w:rPr>
        <w:t>__________________________</w:t>
      </w:r>
    </w:p>
    <w:p w14:paraId="48D0E331" w14:textId="77777777" w:rsidR="00526089" w:rsidRPr="00767964" w:rsidRDefault="001B5A6C" w:rsidP="001B5A6C">
      <w:pPr>
        <w:pStyle w:val="Header"/>
        <w:tabs>
          <w:tab w:val="clear" w:pos="4320"/>
          <w:tab w:val="clear" w:pos="8640"/>
        </w:tabs>
        <w:ind w:firstLine="720"/>
        <w:rPr>
          <w:color w:val="000000" w:themeColor="text1"/>
        </w:rPr>
      </w:pP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  <w:t xml:space="preserve">  </w:t>
      </w:r>
      <w:r w:rsidRPr="00767964">
        <w:rPr>
          <w:color w:val="000000" w:themeColor="text1"/>
        </w:rPr>
        <w:tab/>
      </w:r>
      <w:r w:rsidRPr="00767964">
        <w:rPr>
          <w:color w:val="000000" w:themeColor="text1"/>
        </w:rPr>
        <w:tab/>
        <w:t xml:space="preserve">    (Title)</w:t>
      </w:r>
    </w:p>
    <w:sectPr w:rsidR="00526089" w:rsidRPr="00767964" w:rsidSect="001B5A6C">
      <w:headerReference w:type="default" r:id="rId9"/>
      <w:footerReference w:type="default" r:id="rId10"/>
      <w:pgSz w:w="15840" w:h="12240" w:orient="landscape"/>
      <w:pgMar w:top="720" w:right="720" w:bottom="1152" w:left="720" w:header="288" w:footer="288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4108C" w14:textId="77777777" w:rsidR="006277D8" w:rsidRDefault="006277D8">
      <w:r>
        <w:separator/>
      </w:r>
    </w:p>
  </w:endnote>
  <w:endnote w:type="continuationSeparator" w:id="0">
    <w:p w14:paraId="5743E5DF" w14:textId="77777777" w:rsidR="006277D8" w:rsidRDefault="00627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Bold">
    <w:altName w:val="Arial Rounded MT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D98F3" w14:textId="77777777" w:rsidR="006277D8" w:rsidRPr="00F6553A" w:rsidRDefault="006277D8" w:rsidP="00F655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C7D3D9" w14:textId="77777777" w:rsidR="006277D8" w:rsidRDefault="006277D8">
      <w:r>
        <w:separator/>
      </w:r>
    </w:p>
  </w:footnote>
  <w:footnote w:type="continuationSeparator" w:id="0">
    <w:p w14:paraId="7430AC76" w14:textId="77777777" w:rsidR="006277D8" w:rsidRDefault="00627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36AC8" w14:textId="77777777" w:rsidR="006277D8" w:rsidRPr="00F6553A" w:rsidRDefault="006277D8" w:rsidP="00F655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D6E0D7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3D2AAA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7481A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C8F7E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82E10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964D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4A317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32326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A920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8EB6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8F6649"/>
    <w:multiLevelType w:val="hybridMultilevel"/>
    <w:tmpl w:val="E6864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F5DD3"/>
    <w:multiLevelType w:val="hybridMultilevel"/>
    <w:tmpl w:val="40FA0BA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37D1B98"/>
    <w:multiLevelType w:val="hybridMultilevel"/>
    <w:tmpl w:val="A8402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A1B64"/>
    <w:multiLevelType w:val="hybridMultilevel"/>
    <w:tmpl w:val="24589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3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8D9"/>
    <w:rsid w:val="0000371C"/>
    <w:rsid w:val="00023558"/>
    <w:rsid w:val="00024F9E"/>
    <w:rsid w:val="000446CF"/>
    <w:rsid w:val="0004787B"/>
    <w:rsid w:val="000602A6"/>
    <w:rsid w:val="0006237B"/>
    <w:rsid w:val="00066B99"/>
    <w:rsid w:val="00071B69"/>
    <w:rsid w:val="0007602B"/>
    <w:rsid w:val="000774D9"/>
    <w:rsid w:val="000824E5"/>
    <w:rsid w:val="00093FA3"/>
    <w:rsid w:val="000A3F93"/>
    <w:rsid w:val="000A6B4B"/>
    <w:rsid w:val="000B0CA2"/>
    <w:rsid w:val="000C291C"/>
    <w:rsid w:val="000C4550"/>
    <w:rsid w:val="000D086B"/>
    <w:rsid w:val="000D0C36"/>
    <w:rsid w:val="000E35A5"/>
    <w:rsid w:val="000E66ED"/>
    <w:rsid w:val="000F4B4A"/>
    <w:rsid w:val="000F6CA8"/>
    <w:rsid w:val="000F7C62"/>
    <w:rsid w:val="001104BE"/>
    <w:rsid w:val="001109AF"/>
    <w:rsid w:val="00111433"/>
    <w:rsid w:val="001178D9"/>
    <w:rsid w:val="00120A23"/>
    <w:rsid w:val="00126153"/>
    <w:rsid w:val="00127234"/>
    <w:rsid w:val="001335C2"/>
    <w:rsid w:val="00136DD4"/>
    <w:rsid w:val="00143259"/>
    <w:rsid w:val="00145D5A"/>
    <w:rsid w:val="00146A8E"/>
    <w:rsid w:val="00146EC5"/>
    <w:rsid w:val="00146FDC"/>
    <w:rsid w:val="001478ED"/>
    <w:rsid w:val="001665CE"/>
    <w:rsid w:val="00173547"/>
    <w:rsid w:val="00175118"/>
    <w:rsid w:val="00177843"/>
    <w:rsid w:val="00182027"/>
    <w:rsid w:val="00190E78"/>
    <w:rsid w:val="001A7D76"/>
    <w:rsid w:val="001B086E"/>
    <w:rsid w:val="001B0E00"/>
    <w:rsid w:val="001B5A6C"/>
    <w:rsid w:val="001C2E58"/>
    <w:rsid w:val="001D0561"/>
    <w:rsid w:val="001D3C8C"/>
    <w:rsid w:val="001D66E2"/>
    <w:rsid w:val="001E25F9"/>
    <w:rsid w:val="001E260F"/>
    <w:rsid w:val="001E35C9"/>
    <w:rsid w:val="001F0FE5"/>
    <w:rsid w:val="001F342E"/>
    <w:rsid w:val="001F40E5"/>
    <w:rsid w:val="001F4C2A"/>
    <w:rsid w:val="001F4EEF"/>
    <w:rsid w:val="002003AA"/>
    <w:rsid w:val="0022058B"/>
    <w:rsid w:val="00220DEA"/>
    <w:rsid w:val="00226C67"/>
    <w:rsid w:val="00231826"/>
    <w:rsid w:val="00231DC3"/>
    <w:rsid w:val="00232901"/>
    <w:rsid w:val="00233162"/>
    <w:rsid w:val="0023366B"/>
    <w:rsid w:val="0024123B"/>
    <w:rsid w:val="00242D27"/>
    <w:rsid w:val="002433A4"/>
    <w:rsid w:val="00244C79"/>
    <w:rsid w:val="0025249F"/>
    <w:rsid w:val="0025314E"/>
    <w:rsid w:val="00274D22"/>
    <w:rsid w:val="00277178"/>
    <w:rsid w:val="00282D14"/>
    <w:rsid w:val="00285533"/>
    <w:rsid w:val="00291D1D"/>
    <w:rsid w:val="0029728B"/>
    <w:rsid w:val="002A1357"/>
    <w:rsid w:val="002A3281"/>
    <w:rsid w:val="002A6B7B"/>
    <w:rsid w:val="002A78C0"/>
    <w:rsid w:val="002B1A1B"/>
    <w:rsid w:val="002B212B"/>
    <w:rsid w:val="002B696C"/>
    <w:rsid w:val="002C45D3"/>
    <w:rsid w:val="002C76CE"/>
    <w:rsid w:val="002D0FC2"/>
    <w:rsid w:val="002E18E0"/>
    <w:rsid w:val="002F1C2C"/>
    <w:rsid w:val="002F58D6"/>
    <w:rsid w:val="002F7848"/>
    <w:rsid w:val="003009AE"/>
    <w:rsid w:val="00301E47"/>
    <w:rsid w:val="0030463F"/>
    <w:rsid w:val="00305AE2"/>
    <w:rsid w:val="00314180"/>
    <w:rsid w:val="0031478E"/>
    <w:rsid w:val="00327744"/>
    <w:rsid w:val="00331518"/>
    <w:rsid w:val="003334D9"/>
    <w:rsid w:val="003349E3"/>
    <w:rsid w:val="00334B48"/>
    <w:rsid w:val="003423A9"/>
    <w:rsid w:val="003556ED"/>
    <w:rsid w:val="003677CA"/>
    <w:rsid w:val="00367EE6"/>
    <w:rsid w:val="0037610F"/>
    <w:rsid w:val="00380759"/>
    <w:rsid w:val="00383326"/>
    <w:rsid w:val="0038460C"/>
    <w:rsid w:val="00387713"/>
    <w:rsid w:val="00391076"/>
    <w:rsid w:val="00392334"/>
    <w:rsid w:val="003972C1"/>
    <w:rsid w:val="00397E74"/>
    <w:rsid w:val="003A21B9"/>
    <w:rsid w:val="003A4284"/>
    <w:rsid w:val="003A474B"/>
    <w:rsid w:val="003B2B10"/>
    <w:rsid w:val="003B2E33"/>
    <w:rsid w:val="003B40B1"/>
    <w:rsid w:val="003B4C70"/>
    <w:rsid w:val="003B6B44"/>
    <w:rsid w:val="003C7B20"/>
    <w:rsid w:val="003D0993"/>
    <w:rsid w:val="003D10B2"/>
    <w:rsid w:val="003E30B6"/>
    <w:rsid w:val="003E3E4C"/>
    <w:rsid w:val="003E5717"/>
    <w:rsid w:val="003E766C"/>
    <w:rsid w:val="003F2FF6"/>
    <w:rsid w:val="003F7F70"/>
    <w:rsid w:val="004000B2"/>
    <w:rsid w:val="00400E78"/>
    <w:rsid w:val="00402561"/>
    <w:rsid w:val="004029AD"/>
    <w:rsid w:val="0040639D"/>
    <w:rsid w:val="004167E8"/>
    <w:rsid w:val="00432838"/>
    <w:rsid w:val="004372BF"/>
    <w:rsid w:val="004375B6"/>
    <w:rsid w:val="0044430C"/>
    <w:rsid w:val="00444B6E"/>
    <w:rsid w:val="00446C9A"/>
    <w:rsid w:val="00456D9C"/>
    <w:rsid w:val="00481A4A"/>
    <w:rsid w:val="00484BBB"/>
    <w:rsid w:val="00491574"/>
    <w:rsid w:val="004A426D"/>
    <w:rsid w:val="004B50B8"/>
    <w:rsid w:val="004C0309"/>
    <w:rsid w:val="004C1C15"/>
    <w:rsid w:val="004D6725"/>
    <w:rsid w:val="004E0C25"/>
    <w:rsid w:val="004F01E1"/>
    <w:rsid w:val="004F056C"/>
    <w:rsid w:val="005007A1"/>
    <w:rsid w:val="00507F65"/>
    <w:rsid w:val="00510E82"/>
    <w:rsid w:val="00511E2B"/>
    <w:rsid w:val="0051516D"/>
    <w:rsid w:val="00524570"/>
    <w:rsid w:val="00526089"/>
    <w:rsid w:val="005364E5"/>
    <w:rsid w:val="005434FE"/>
    <w:rsid w:val="0054473B"/>
    <w:rsid w:val="005479AD"/>
    <w:rsid w:val="00552D23"/>
    <w:rsid w:val="00556DD1"/>
    <w:rsid w:val="005638F3"/>
    <w:rsid w:val="005715E2"/>
    <w:rsid w:val="005803C4"/>
    <w:rsid w:val="00580FF3"/>
    <w:rsid w:val="005828AB"/>
    <w:rsid w:val="00585F8A"/>
    <w:rsid w:val="005876CE"/>
    <w:rsid w:val="005A1048"/>
    <w:rsid w:val="005A54D5"/>
    <w:rsid w:val="005A71AC"/>
    <w:rsid w:val="005A76BF"/>
    <w:rsid w:val="005B6874"/>
    <w:rsid w:val="005C3DC1"/>
    <w:rsid w:val="005C53AC"/>
    <w:rsid w:val="005D02FB"/>
    <w:rsid w:val="005D5F0D"/>
    <w:rsid w:val="005D6CFA"/>
    <w:rsid w:val="005F123B"/>
    <w:rsid w:val="005F4027"/>
    <w:rsid w:val="00600D97"/>
    <w:rsid w:val="00604924"/>
    <w:rsid w:val="00610A83"/>
    <w:rsid w:val="00612C83"/>
    <w:rsid w:val="006222D9"/>
    <w:rsid w:val="00624F0E"/>
    <w:rsid w:val="006277D8"/>
    <w:rsid w:val="00630703"/>
    <w:rsid w:val="00632948"/>
    <w:rsid w:val="0063389C"/>
    <w:rsid w:val="00645107"/>
    <w:rsid w:val="00651E7B"/>
    <w:rsid w:val="00654900"/>
    <w:rsid w:val="006555FA"/>
    <w:rsid w:val="00663146"/>
    <w:rsid w:val="00663B7D"/>
    <w:rsid w:val="00666E7D"/>
    <w:rsid w:val="00670F18"/>
    <w:rsid w:val="00673F18"/>
    <w:rsid w:val="00676C22"/>
    <w:rsid w:val="00683A0C"/>
    <w:rsid w:val="00692658"/>
    <w:rsid w:val="006933CE"/>
    <w:rsid w:val="0069485D"/>
    <w:rsid w:val="0069513C"/>
    <w:rsid w:val="00696ECC"/>
    <w:rsid w:val="00696FC8"/>
    <w:rsid w:val="006A12F7"/>
    <w:rsid w:val="006B3D90"/>
    <w:rsid w:val="006B4512"/>
    <w:rsid w:val="006C4D3F"/>
    <w:rsid w:val="006C56CC"/>
    <w:rsid w:val="006C6B04"/>
    <w:rsid w:val="006C6C06"/>
    <w:rsid w:val="006D1349"/>
    <w:rsid w:val="006D203B"/>
    <w:rsid w:val="006E2CD1"/>
    <w:rsid w:val="00700723"/>
    <w:rsid w:val="007044F3"/>
    <w:rsid w:val="0071209D"/>
    <w:rsid w:val="00713894"/>
    <w:rsid w:val="00727A55"/>
    <w:rsid w:val="007329D4"/>
    <w:rsid w:val="00737869"/>
    <w:rsid w:val="0074046E"/>
    <w:rsid w:val="0074546D"/>
    <w:rsid w:val="0074655E"/>
    <w:rsid w:val="00755C70"/>
    <w:rsid w:val="007667C6"/>
    <w:rsid w:val="00767964"/>
    <w:rsid w:val="00771007"/>
    <w:rsid w:val="00782BA7"/>
    <w:rsid w:val="00785898"/>
    <w:rsid w:val="00794808"/>
    <w:rsid w:val="007A596C"/>
    <w:rsid w:val="007C0DF5"/>
    <w:rsid w:val="007C378B"/>
    <w:rsid w:val="007D5256"/>
    <w:rsid w:val="007E07B6"/>
    <w:rsid w:val="007E0A82"/>
    <w:rsid w:val="007E75F0"/>
    <w:rsid w:val="007F4758"/>
    <w:rsid w:val="007F5675"/>
    <w:rsid w:val="00800444"/>
    <w:rsid w:val="00800541"/>
    <w:rsid w:val="008014C6"/>
    <w:rsid w:val="00802632"/>
    <w:rsid w:val="00812C7A"/>
    <w:rsid w:val="00814126"/>
    <w:rsid w:val="00823597"/>
    <w:rsid w:val="00824916"/>
    <w:rsid w:val="0082624A"/>
    <w:rsid w:val="0083269A"/>
    <w:rsid w:val="008327F1"/>
    <w:rsid w:val="00832AAC"/>
    <w:rsid w:val="00841859"/>
    <w:rsid w:val="0085050F"/>
    <w:rsid w:val="008552F3"/>
    <w:rsid w:val="00857203"/>
    <w:rsid w:val="00861630"/>
    <w:rsid w:val="008623F7"/>
    <w:rsid w:val="00865DD5"/>
    <w:rsid w:val="0086796C"/>
    <w:rsid w:val="008843CD"/>
    <w:rsid w:val="00895BE9"/>
    <w:rsid w:val="008B1330"/>
    <w:rsid w:val="008B1853"/>
    <w:rsid w:val="008B4E27"/>
    <w:rsid w:val="008C1906"/>
    <w:rsid w:val="008C79FE"/>
    <w:rsid w:val="008E1569"/>
    <w:rsid w:val="008E3E43"/>
    <w:rsid w:val="008E41A2"/>
    <w:rsid w:val="008E59BC"/>
    <w:rsid w:val="008E6561"/>
    <w:rsid w:val="008F0473"/>
    <w:rsid w:val="008F2A0E"/>
    <w:rsid w:val="008F2B00"/>
    <w:rsid w:val="00903568"/>
    <w:rsid w:val="00906C90"/>
    <w:rsid w:val="00912603"/>
    <w:rsid w:val="00912694"/>
    <w:rsid w:val="00914D6C"/>
    <w:rsid w:val="009257F2"/>
    <w:rsid w:val="00925F2E"/>
    <w:rsid w:val="00927607"/>
    <w:rsid w:val="009317DA"/>
    <w:rsid w:val="0093295B"/>
    <w:rsid w:val="00956DF6"/>
    <w:rsid w:val="009570DB"/>
    <w:rsid w:val="00963E41"/>
    <w:rsid w:val="009716F6"/>
    <w:rsid w:val="00980774"/>
    <w:rsid w:val="009866CD"/>
    <w:rsid w:val="00990A2A"/>
    <w:rsid w:val="009A25B9"/>
    <w:rsid w:val="009A34CC"/>
    <w:rsid w:val="009B4B39"/>
    <w:rsid w:val="009C6D19"/>
    <w:rsid w:val="009D007D"/>
    <w:rsid w:val="009D36DA"/>
    <w:rsid w:val="009D54EE"/>
    <w:rsid w:val="009E2200"/>
    <w:rsid w:val="009F43AA"/>
    <w:rsid w:val="00A00941"/>
    <w:rsid w:val="00A03379"/>
    <w:rsid w:val="00A11D9B"/>
    <w:rsid w:val="00A12DA8"/>
    <w:rsid w:val="00A15976"/>
    <w:rsid w:val="00A31047"/>
    <w:rsid w:val="00A42681"/>
    <w:rsid w:val="00A43294"/>
    <w:rsid w:val="00A52EEE"/>
    <w:rsid w:val="00A56692"/>
    <w:rsid w:val="00A66558"/>
    <w:rsid w:val="00A739B6"/>
    <w:rsid w:val="00A74B96"/>
    <w:rsid w:val="00A75246"/>
    <w:rsid w:val="00A84E23"/>
    <w:rsid w:val="00AA1F87"/>
    <w:rsid w:val="00AB124B"/>
    <w:rsid w:val="00AB225C"/>
    <w:rsid w:val="00AB256D"/>
    <w:rsid w:val="00AB4B28"/>
    <w:rsid w:val="00AB60BE"/>
    <w:rsid w:val="00AB62FA"/>
    <w:rsid w:val="00AC3655"/>
    <w:rsid w:val="00AC47CF"/>
    <w:rsid w:val="00AC572E"/>
    <w:rsid w:val="00AD201D"/>
    <w:rsid w:val="00AD683C"/>
    <w:rsid w:val="00AE4283"/>
    <w:rsid w:val="00AF1059"/>
    <w:rsid w:val="00AF2021"/>
    <w:rsid w:val="00AF2F59"/>
    <w:rsid w:val="00AF3F43"/>
    <w:rsid w:val="00AF6368"/>
    <w:rsid w:val="00B01C40"/>
    <w:rsid w:val="00B06616"/>
    <w:rsid w:val="00B1022E"/>
    <w:rsid w:val="00B108D6"/>
    <w:rsid w:val="00B11ED7"/>
    <w:rsid w:val="00B3197C"/>
    <w:rsid w:val="00B40D54"/>
    <w:rsid w:val="00B41A17"/>
    <w:rsid w:val="00B45C9B"/>
    <w:rsid w:val="00B57099"/>
    <w:rsid w:val="00B57A57"/>
    <w:rsid w:val="00B632A9"/>
    <w:rsid w:val="00B663CC"/>
    <w:rsid w:val="00B80A8E"/>
    <w:rsid w:val="00B85CDD"/>
    <w:rsid w:val="00B85EC3"/>
    <w:rsid w:val="00B901DC"/>
    <w:rsid w:val="00B94841"/>
    <w:rsid w:val="00B96A62"/>
    <w:rsid w:val="00BA1904"/>
    <w:rsid w:val="00BA3C59"/>
    <w:rsid w:val="00BB2025"/>
    <w:rsid w:val="00BB50F6"/>
    <w:rsid w:val="00BC3CB9"/>
    <w:rsid w:val="00BD0BB6"/>
    <w:rsid w:val="00BE1D60"/>
    <w:rsid w:val="00BE538F"/>
    <w:rsid w:val="00BF3795"/>
    <w:rsid w:val="00BF5EF2"/>
    <w:rsid w:val="00C12550"/>
    <w:rsid w:val="00C15143"/>
    <w:rsid w:val="00C1573B"/>
    <w:rsid w:val="00C17B3A"/>
    <w:rsid w:val="00C309A2"/>
    <w:rsid w:val="00C34192"/>
    <w:rsid w:val="00C356A0"/>
    <w:rsid w:val="00C356F8"/>
    <w:rsid w:val="00C36853"/>
    <w:rsid w:val="00C4009A"/>
    <w:rsid w:val="00C41107"/>
    <w:rsid w:val="00C4437A"/>
    <w:rsid w:val="00C46736"/>
    <w:rsid w:val="00C51997"/>
    <w:rsid w:val="00C57D99"/>
    <w:rsid w:val="00C6587F"/>
    <w:rsid w:val="00C708E9"/>
    <w:rsid w:val="00C70DB1"/>
    <w:rsid w:val="00C7197F"/>
    <w:rsid w:val="00C809B5"/>
    <w:rsid w:val="00C83E10"/>
    <w:rsid w:val="00C876A1"/>
    <w:rsid w:val="00C939EF"/>
    <w:rsid w:val="00C95F70"/>
    <w:rsid w:val="00CA0B15"/>
    <w:rsid w:val="00CA3878"/>
    <w:rsid w:val="00CA54B1"/>
    <w:rsid w:val="00CB138A"/>
    <w:rsid w:val="00CB4943"/>
    <w:rsid w:val="00CC312A"/>
    <w:rsid w:val="00CC49B1"/>
    <w:rsid w:val="00CC7E88"/>
    <w:rsid w:val="00CE0B95"/>
    <w:rsid w:val="00CE4617"/>
    <w:rsid w:val="00CE5C3A"/>
    <w:rsid w:val="00CF1F9F"/>
    <w:rsid w:val="00D12E68"/>
    <w:rsid w:val="00D17B01"/>
    <w:rsid w:val="00D2130B"/>
    <w:rsid w:val="00D261E5"/>
    <w:rsid w:val="00D3053C"/>
    <w:rsid w:val="00D365EB"/>
    <w:rsid w:val="00D53D44"/>
    <w:rsid w:val="00D5411B"/>
    <w:rsid w:val="00D7713B"/>
    <w:rsid w:val="00D906BB"/>
    <w:rsid w:val="00D90DD8"/>
    <w:rsid w:val="00D93A36"/>
    <w:rsid w:val="00D95279"/>
    <w:rsid w:val="00DA48B6"/>
    <w:rsid w:val="00DB335F"/>
    <w:rsid w:val="00DB3EEB"/>
    <w:rsid w:val="00DC2F07"/>
    <w:rsid w:val="00DC78C8"/>
    <w:rsid w:val="00DD0FCD"/>
    <w:rsid w:val="00DD2862"/>
    <w:rsid w:val="00DD2DE8"/>
    <w:rsid w:val="00DE2D43"/>
    <w:rsid w:val="00DE4818"/>
    <w:rsid w:val="00DF03D9"/>
    <w:rsid w:val="00DF2C77"/>
    <w:rsid w:val="00DF55C4"/>
    <w:rsid w:val="00E025F6"/>
    <w:rsid w:val="00E102BD"/>
    <w:rsid w:val="00E109B3"/>
    <w:rsid w:val="00E17389"/>
    <w:rsid w:val="00E204B5"/>
    <w:rsid w:val="00E21DB2"/>
    <w:rsid w:val="00E23353"/>
    <w:rsid w:val="00E3162D"/>
    <w:rsid w:val="00E32285"/>
    <w:rsid w:val="00E35801"/>
    <w:rsid w:val="00E55162"/>
    <w:rsid w:val="00E7481B"/>
    <w:rsid w:val="00E85ABF"/>
    <w:rsid w:val="00E93DF5"/>
    <w:rsid w:val="00EA4811"/>
    <w:rsid w:val="00EA6435"/>
    <w:rsid w:val="00EA6FEC"/>
    <w:rsid w:val="00EB0F96"/>
    <w:rsid w:val="00EC190E"/>
    <w:rsid w:val="00EC5FC4"/>
    <w:rsid w:val="00ED1869"/>
    <w:rsid w:val="00EF1B40"/>
    <w:rsid w:val="00EF33BB"/>
    <w:rsid w:val="00EF357A"/>
    <w:rsid w:val="00EF3D32"/>
    <w:rsid w:val="00EF4332"/>
    <w:rsid w:val="00EF7724"/>
    <w:rsid w:val="00F00AD3"/>
    <w:rsid w:val="00F0278F"/>
    <w:rsid w:val="00F13FB2"/>
    <w:rsid w:val="00F1665A"/>
    <w:rsid w:val="00F17BEF"/>
    <w:rsid w:val="00F2464B"/>
    <w:rsid w:val="00F3385A"/>
    <w:rsid w:val="00F35AA0"/>
    <w:rsid w:val="00F40C72"/>
    <w:rsid w:val="00F54107"/>
    <w:rsid w:val="00F552C5"/>
    <w:rsid w:val="00F5593B"/>
    <w:rsid w:val="00F568C4"/>
    <w:rsid w:val="00F60A3B"/>
    <w:rsid w:val="00F627F5"/>
    <w:rsid w:val="00F6553A"/>
    <w:rsid w:val="00F66C21"/>
    <w:rsid w:val="00F8088A"/>
    <w:rsid w:val="00F80D0F"/>
    <w:rsid w:val="00F96495"/>
    <w:rsid w:val="00FB0154"/>
    <w:rsid w:val="00FC33F4"/>
    <w:rsid w:val="00FC6597"/>
    <w:rsid w:val="00FD2830"/>
    <w:rsid w:val="00FD5BE2"/>
    <w:rsid w:val="00FD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4C18CEC9"/>
  <w15:chartTrackingRefBased/>
  <w15:docId w15:val="{C43BB43C-521E-4235-B5A3-5BA2B4138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681"/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A42681"/>
    <w:pPr>
      <w:keepNext/>
      <w:pBdr>
        <w:bottom w:val="single" w:sz="6" w:space="1" w:color="auto"/>
      </w:pBdr>
      <w:tabs>
        <w:tab w:val="right" w:pos="14490"/>
      </w:tabs>
      <w:suppressAutoHyphens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A42681"/>
    <w:pPr>
      <w:keepNext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A42681"/>
    <w:pPr>
      <w:keepNext/>
      <w:outlineLvl w:val="2"/>
    </w:pPr>
    <w:rPr>
      <w:bCs/>
      <w:sz w:val="22"/>
    </w:rPr>
  </w:style>
  <w:style w:type="paragraph" w:styleId="Heading4">
    <w:name w:val="heading 4"/>
    <w:basedOn w:val="Normal"/>
    <w:next w:val="Normal"/>
    <w:qFormat/>
    <w:rsid w:val="00A42681"/>
    <w:pPr>
      <w:keepNext/>
      <w:widowControl w:val="0"/>
      <w:overflowPunct w:val="0"/>
      <w:autoSpaceDE w:val="0"/>
      <w:autoSpaceDN w:val="0"/>
      <w:adjustRightInd w:val="0"/>
      <w:textAlignment w:val="baseline"/>
      <w:outlineLvl w:val="3"/>
    </w:pPr>
    <w:rPr>
      <w:rFonts w:ascii="Univers" w:hAnsi="Univers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dAttachment">
    <w:name w:val="fdAttachment"/>
    <w:basedOn w:val="Normal"/>
    <w:rsid w:val="00A42681"/>
    <w:pPr>
      <w:widowControl w:val="0"/>
      <w:tabs>
        <w:tab w:val="left" w:pos="720"/>
        <w:tab w:val="right" w:pos="2448"/>
      </w:tabs>
      <w:spacing w:before="60" w:after="60"/>
      <w:ind w:left="2160" w:hanging="2160"/>
    </w:pPr>
    <w:rPr>
      <w:szCs w:val="20"/>
    </w:rPr>
  </w:style>
  <w:style w:type="character" w:customStyle="1" w:styleId="fdFutureLink">
    <w:name w:val="fdFutureLink"/>
    <w:basedOn w:val="DefaultParagraphFont"/>
    <w:rsid w:val="00A42681"/>
    <w:rPr>
      <w:color w:val="0070C0"/>
      <w:u w:val="single"/>
    </w:rPr>
  </w:style>
  <w:style w:type="paragraph" w:customStyle="1" w:styleId="fdFigureCaption">
    <w:name w:val="fdFigureCaption"/>
    <w:basedOn w:val="fdBase"/>
    <w:rsid w:val="00A42681"/>
    <w:pPr>
      <w:jc w:val="center"/>
    </w:pPr>
    <w:rPr>
      <w:b/>
      <w:i/>
    </w:rPr>
  </w:style>
  <w:style w:type="paragraph" w:customStyle="1" w:styleId="fdTitleAttachment">
    <w:name w:val="fdTitleAttachment"/>
    <w:next w:val="Normal"/>
    <w:rsid w:val="00A42681"/>
    <w:rPr>
      <w:rFonts w:ascii="Arial" w:hAnsi="Arial"/>
      <w:color w:val="FF0000"/>
      <w:sz w:val="16"/>
    </w:rPr>
  </w:style>
  <w:style w:type="paragraph" w:customStyle="1" w:styleId="fdAttachmentTitle">
    <w:name w:val="fdAttachmentTitle"/>
    <w:basedOn w:val="Normal"/>
    <w:rsid w:val="00A42681"/>
    <w:pPr>
      <w:widowControl w:val="0"/>
      <w:tabs>
        <w:tab w:val="right" w:pos="792"/>
        <w:tab w:val="left" w:pos="864"/>
        <w:tab w:val="left" w:pos="1800"/>
      </w:tabs>
      <w:spacing w:before="240" w:after="60"/>
      <w:ind w:left="864" w:hanging="864"/>
    </w:pPr>
    <w:rPr>
      <w:b/>
      <w:bCs/>
      <w:caps/>
      <w:szCs w:val="20"/>
      <w:u w:val="single"/>
    </w:rPr>
  </w:style>
  <w:style w:type="paragraph" w:customStyle="1" w:styleId="fdBase">
    <w:name w:val="fdBase"/>
    <w:rsid w:val="00A42681"/>
    <w:pPr>
      <w:widowControl w:val="0"/>
      <w:spacing w:before="60" w:after="60"/>
    </w:pPr>
    <w:rPr>
      <w:rFonts w:ascii="Arial" w:hAnsi="Arial"/>
    </w:rPr>
  </w:style>
  <w:style w:type="paragraph" w:customStyle="1" w:styleId="fdFooterLandscape">
    <w:name w:val="fdFooterLandscape"/>
    <w:basedOn w:val="fdFooter"/>
    <w:rsid w:val="00A42681"/>
    <w:pPr>
      <w:tabs>
        <w:tab w:val="clear" w:pos="4968"/>
        <w:tab w:val="clear" w:pos="10368"/>
        <w:tab w:val="center" w:pos="7200"/>
        <w:tab w:val="right" w:pos="14400"/>
      </w:tabs>
      <w:jc w:val="center"/>
    </w:pPr>
  </w:style>
  <w:style w:type="paragraph" w:customStyle="1" w:styleId="fdFooter">
    <w:name w:val="fdFooter"/>
    <w:basedOn w:val="fdBase"/>
    <w:rsid w:val="00A42681"/>
    <w:pPr>
      <w:pBdr>
        <w:top w:val="single" w:sz="4" w:space="1" w:color="auto"/>
      </w:pBdr>
      <w:tabs>
        <w:tab w:val="center" w:pos="4968"/>
        <w:tab w:val="right" w:pos="10368"/>
      </w:tabs>
      <w:spacing w:before="120"/>
      <w:ind w:left="-432" w:right="-432"/>
    </w:pPr>
    <w:rPr>
      <w:i/>
    </w:rPr>
  </w:style>
  <w:style w:type="paragraph" w:customStyle="1" w:styleId="fdHeader">
    <w:name w:val="fdHeader"/>
    <w:basedOn w:val="fdBase"/>
    <w:rsid w:val="00A42681"/>
    <w:pPr>
      <w:pBdr>
        <w:bottom w:val="single" w:sz="4" w:space="1" w:color="auto"/>
      </w:pBdr>
      <w:ind w:left="-432" w:right="-432"/>
      <w:jc w:val="center"/>
    </w:pPr>
    <w:rPr>
      <w:i/>
    </w:rPr>
  </w:style>
  <w:style w:type="character" w:customStyle="1" w:styleId="EquationCaption">
    <w:name w:val="_Equation Caption"/>
    <w:rsid w:val="00A42681"/>
  </w:style>
  <w:style w:type="paragraph" w:styleId="ListBullet">
    <w:name w:val="List Bullet"/>
    <w:basedOn w:val="Normal"/>
    <w:autoRedefine/>
    <w:semiHidden/>
    <w:rsid w:val="00A42681"/>
    <w:pPr>
      <w:numPr>
        <w:numId w:val="1"/>
      </w:numPr>
    </w:pPr>
  </w:style>
  <w:style w:type="paragraph" w:styleId="ListBullet2">
    <w:name w:val="List Bullet 2"/>
    <w:basedOn w:val="Normal"/>
    <w:autoRedefine/>
    <w:semiHidden/>
    <w:rsid w:val="00A42681"/>
    <w:pPr>
      <w:numPr>
        <w:numId w:val="2"/>
      </w:numPr>
    </w:pPr>
  </w:style>
  <w:style w:type="paragraph" w:styleId="ListBullet3">
    <w:name w:val="List Bullet 3"/>
    <w:basedOn w:val="Normal"/>
    <w:autoRedefine/>
    <w:semiHidden/>
    <w:rsid w:val="00A42681"/>
    <w:pPr>
      <w:numPr>
        <w:numId w:val="3"/>
      </w:numPr>
    </w:pPr>
  </w:style>
  <w:style w:type="paragraph" w:styleId="ListBullet4">
    <w:name w:val="List Bullet 4"/>
    <w:basedOn w:val="Normal"/>
    <w:autoRedefine/>
    <w:semiHidden/>
    <w:rsid w:val="00A42681"/>
    <w:pPr>
      <w:numPr>
        <w:numId w:val="4"/>
      </w:numPr>
    </w:pPr>
  </w:style>
  <w:style w:type="paragraph" w:styleId="ListBullet5">
    <w:name w:val="List Bullet 5"/>
    <w:basedOn w:val="Normal"/>
    <w:autoRedefine/>
    <w:semiHidden/>
    <w:rsid w:val="00A42681"/>
    <w:pPr>
      <w:numPr>
        <w:numId w:val="5"/>
      </w:numPr>
    </w:pPr>
  </w:style>
  <w:style w:type="paragraph" w:styleId="ListNumber">
    <w:name w:val="List Number"/>
    <w:basedOn w:val="Normal"/>
    <w:semiHidden/>
    <w:rsid w:val="00A42681"/>
    <w:pPr>
      <w:numPr>
        <w:numId w:val="6"/>
      </w:numPr>
    </w:pPr>
  </w:style>
  <w:style w:type="paragraph" w:styleId="ListNumber2">
    <w:name w:val="List Number 2"/>
    <w:basedOn w:val="Normal"/>
    <w:semiHidden/>
    <w:rsid w:val="00A42681"/>
    <w:pPr>
      <w:numPr>
        <w:numId w:val="7"/>
      </w:numPr>
    </w:pPr>
  </w:style>
  <w:style w:type="paragraph" w:styleId="ListNumber3">
    <w:name w:val="List Number 3"/>
    <w:basedOn w:val="Normal"/>
    <w:semiHidden/>
    <w:rsid w:val="00A42681"/>
    <w:pPr>
      <w:numPr>
        <w:numId w:val="8"/>
      </w:numPr>
    </w:pPr>
  </w:style>
  <w:style w:type="paragraph" w:styleId="ListNumber4">
    <w:name w:val="List Number 4"/>
    <w:basedOn w:val="Normal"/>
    <w:semiHidden/>
    <w:rsid w:val="00A42681"/>
    <w:pPr>
      <w:numPr>
        <w:numId w:val="9"/>
      </w:numPr>
    </w:pPr>
  </w:style>
  <w:style w:type="paragraph" w:styleId="ListNumber5">
    <w:name w:val="List Number 5"/>
    <w:basedOn w:val="Normal"/>
    <w:semiHidden/>
    <w:rsid w:val="00A42681"/>
    <w:pPr>
      <w:numPr>
        <w:numId w:val="10"/>
      </w:numPr>
    </w:pPr>
  </w:style>
  <w:style w:type="paragraph" w:styleId="Header">
    <w:name w:val="header"/>
    <w:basedOn w:val="Normal"/>
    <w:link w:val="HeaderChar"/>
    <w:semiHidden/>
    <w:rsid w:val="00A42681"/>
    <w:pPr>
      <w:tabs>
        <w:tab w:val="center" w:pos="4320"/>
        <w:tab w:val="right" w:pos="8640"/>
      </w:tabs>
    </w:pPr>
  </w:style>
  <w:style w:type="paragraph" w:styleId="EndnoteText">
    <w:name w:val="endnote text"/>
    <w:basedOn w:val="Normal"/>
    <w:semiHidden/>
    <w:rsid w:val="00A42681"/>
  </w:style>
  <w:style w:type="paragraph" w:styleId="BodyText">
    <w:name w:val="Body Text"/>
    <w:basedOn w:val="Normal"/>
    <w:semiHidden/>
    <w:rsid w:val="00A42681"/>
    <w:pPr>
      <w:spacing w:after="120"/>
    </w:pPr>
  </w:style>
  <w:style w:type="paragraph" w:styleId="Footer">
    <w:name w:val="footer"/>
    <w:basedOn w:val="Normal"/>
    <w:semiHidden/>
    <w:rsid w:val="00A42681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A42681"/>
    <w:rPr>
      <w:color w:val="0000FF"/>
      <w:u w:val="single"/>
    </w:rPr>
  </w:style>
  <w:style w:type="paragraph" w:customStyle="1" w:styleId="fdHeading1">
    <w:name w:val="fdHeading1"/>
    <w:basedOn w:val="fdBase"/>
    <w:next w:val="Normal"/>
    <w:rsid w:val="00A42681"/>
    <w:pPr>
      <w:keepNext/>
      <w:spacing w:before="120" w:after="0"/>
      <w:outlineLvl w:val="0"/>
    </w:pPr>
    <w:rPr>
      <w:b/>
    </w:rPr>
  </w:style>
  <w:style w:type="paragraph" w:styleId="BodyTextIndent3">
    <w:name w:val="Body Text Indent 3"/>
    <w:basedOn w:val="Normal"/>
    <w:semiHidden/>
    <w:rsid w:val="00A42681"/>
    <w:pPr>
      <w:spacing w:after="120"/>
      <w:ind w:left="360"/>
    </w:pPr>
    <w:rPr>
      <w:sz w:val="16"/>
      <w:szCs w:val="16"/>
    </w:rPr>
  </w:style>
  <w:style w:type="paragraph" w:customStyle="1" w:styleId="wiImage">
    <w:name w:val="wiImage"/>
    <w:basedOn w:val="fdBase"/>
    <w:rsid w:val="00A42681"/>
    <w:pPr>
      <w:keepNext/>
      <w:spacing w:before="200" w:after="120"/>
      <w:jc w:val="center"/>
    </w:pPr>
    <w:rPr>
      <w:color w:val="C0C0C0"/>
    </w:rPr>
  </w:style>
  <w:style w:type="character" w:styleId="PageNumber">
    <w:name w:val="page number"/>
    <w:basedOn w:val="DefaultParagraphFont"/>
    <w:semiHidden/>
    <w:rsid w:val="00A42681"/>
  </w:style>
  <w:style w:type="character" w:customStyle="1" w:styleId="fdExhibitTitle">
    <w:name w:val="fdExhibitTitle"/>
    <w:basedOn w:val="DefaultParagraphFont"/>
    <w:rsid w:val="00A42681"/>
    <w:rPr>
      <w:color w:val="auto"/>
      <w:spacing w:val="-2"/>
    </w:rPr>
  </w:style>
  <w:style w:type="character" w:customStyle="1" w:styleId="fdExhibitDate">
    <w:name w:val="fdExhibitDate"/>
    <w:basedOn w:val="DefaultParagraphFont"/>
    <w:rsid w:val="00A42681"/>
    <w:rPr>
      <w:color w:val="auto"/>
      <w:spacing w:val="0"/>
      <w:sz w:val="22"/>
    </w:rPr>
  </w:style>
  <w:style w:type="character" w:customStyle="1" w:styleId="fdEmail">
    <w:name w:val="fdEmail"/>
    <w:basedOn w:val="fdFutureLink"/>
    <w:uiPriority w:val="1"/>
    <w:qFormat/>
    <w:rsid w:val="00A42681"/>
    <w:rPr>
      <w:color w:val="0070C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6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681"/>
    <w:rPr>
      <w:rFonts w:ascii="Tahoma" w:hAnsi="Tahoma" w:cs="Tahoma"/>
      <w:sz w:val="16"/>
      <w:szCs w:val="16"/>
    </w:rPr>
  </w:style>
  <w:style w:type="paragraph" w:customStyle="1" w:styleId="fdProcedure">
    <w:name w:val="fdProcedure"/>
    <w:basedOn w:val="fdBase"/>
    <w:rsid w:val="00A42681"/>
    <w:pPr>
      <w:keepNext/>
      <w:keepLines/>
      <w:shd w:val="clear" w:color="auto" w:fill="E6E6E6"/>
      <w:tabs>
        <w:tab w:val="right" w:pos="9936"/>
      </w:tabs>
      <w:spacing w:before="240" w:after="120"/>
    </w:pPr>
    <w:rPr>
      <w:b/>
    </w:rPr>
  </w:style>
  <w:style w:type="character" w:customStyle="1" w:styleId="fdDate">
    <w:name w:val="fdDate"/>
    <w:basedOn w:val="DefaultParagraphFont"/>
    <w:rsid w:val="00A42681"/>
    <w:rPr>
      <w:b/>
      <w:i/>
      <w:color w:val="808080"/>
    </w:rPr>
  </w:style>
  <w:style w:type="character" w:customStyle="1" w:styleId="fdProcedureNumber">
    <w:name w:val="fdProcedureNumber"/>
    <w:basedOn w:val="DefaultParagraphFont"/>
    <w:rsid w:val="00A42681"/>
    <w:rPr>
      <w:color w:val="000080"/>
    </w:rPr>
  </w:style>
  <w:style w:type="character" w:customStyle="1" w:styleId="fdDeadLink">
    <w:name w:val="fdDeadLink"/>
    <w:basedOn w:val="DefaultParagraphFont"/>
    <w:uiPriority w:val="1"/>
    <w:rsid w:val="00A42681"/>
  </w:style>
  <w:style w:type="paragraph" w:customStyle="1" w:styleId="MEMOHEADING">
    <w:name w:val="MEMO.HEADING"/>
    <w:rsid w:val="00A42681"/>
    <w:pPr>
      <w:tabs>
        <w:tab w:val="right" w:pos="9360"/>
      </w:tabs>
      <w:overflowPunct w:val="0"/>
      <w:autoSpaceDE w:val="0"/>
      <w:autoSpaceDN w:val="0"/>
      <w:adjustRightInd w:val="0"/>
      <w:ind w:right="-187"/>
      <w:textAlignment w:val="baseline"/>
    </w:pPr>
    <w:rPr>
      <w:rFonts w:ascii="Univers Bold" w:hAnsi="Univers Bold"/>
      <w:b/>
      <w:noProof/>
      <w:sz w:val="24"/>
    </w:rPr>
  </w:style>
  <w:style w:type="paragraph" w:customStyle="1" w:styleId="MEMOHEADINGS">
    <w:name w:val="MEMO.HEADINGS"/>
    <w:rsid w:val="00A42681"/>
    <w:pPr>
      <w:tabs>
        <w:tab w:val="left" w:pos="1152"/>
      </w:tabs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Univers" w:hAnsi="Univers"/>
      <w:noProof/>
    </w:rPr>
  </w:style>
  <w:style w:type="paragraph" w:styleId="ListParagraph">
    <w:name w:val="List Paragraph"/>
    <w:basedOn w:val="Normal"/>
    <w:uiPriority w:val="34"/>
    <w:qFormat/>
    <w:rsid w:val="00A42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42681"/>
    <w:rPr>
      <w:color w:val="800080"/>
      <w:u w:val="single"/>
    </w:rPr>
  </w:style>
  <w:style w:type="character" w:customStyle="1" w:styleId="HeaderChar">
    <w:name w:val="Header Char"/>
    <w:basedOn w:val="DefaultParagraphFont"/>
    <w:link w:val="Header"/>
    <w:semiHidden/>
    <w:rsid w:val="001A7D76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1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t.wisconsin.gov/forms/docs/dt1773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styka\Downloads\datastdsmetada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EEFF1-02A4-472B-994D-CB585030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datastdsmetadata.dot</Template>
  <TotalTime>2985</TotalTime>
  <Pages>7</Pages>
  <Words>955</Words>
  <Characters>7375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Attachments for FDM 19-10-43: Digital Data Exchange and Project Data Awareness</vt:lpstr>
    </vt:vector>
  </TitlesOfParts>
  <Company>Wisconsin Department of Transportation</Company>
  <LinksUpToDate>false</LinksUpToDate>
  <CharactersWithSpaces>8314</CharactersWithSpaces>
  <SharedDoc>false</SharedDoc>
  <HLinks>
    <vt:vector size="6" baseType="variant">
      <vt:variant>
        <vt:i4>6553696</vt:i4>
      </vt:variant>
      <vt:variant>
        <vt:i4>4</vt:i4>
      </vt:variant>
      <vt:variant>
        <vt:i4>0</vt:i4>
      </vt:variant>
      <vt:variant>
        <vt:i4>5</vt:i4>
      </vt:variant>
      <vt:variant>
        <vt:lpwstr>http://www.dot.wisconsin.gov/forms/docs/dt1773.doc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Attachments for FDM 19-10-43: Digital Data Exchange and Project Data Awareness</dc:title>
  <dc:subject>Attachments</dc:subject>
  <dc:creator>Neal R. Styka</dc:creator>
  <cp:keywords/>
  <cp:lastModifiedBy>Schowalter, Steven</cp:lastModifiedBy>
  <cp:revision>112</cp:revision>
  <cp:lastPrinted>2018-10-24T21:55:00Z</cp:lastPrinted>
  <dcterms:created xsi:type="dcterms:W3CDTF">2018-05-29T20:27:00Z</dcterms:created>
  <dcterms:modified xsi:type="dcterms:W3CDTF">2020-12-16T13:39:00Z</dcterms:modified>
</cp:coreProperties>
</file>